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4FC4DA" w14:textId="77777777" w:rsidR="00284D4C" w:rsidRDefault="00284D4C" w:rsidP="002C1C22">
      <w:pPr>
        <w:rPr>
          <w:b/>
          <w:bCs/>
          <w:sz w:val="24"/>
          <w:szCs w:val="24"/>
        </w:rPr>
      </w:pPr>
    </w:p>
    <w:p w14:paraId="54F4984B" w14:textId="4CDC3360" w:rsidR="007563BE" w:rsidRPr="00C24661" w:rsidRDefault="000A1368" w:rsidP="3CBFC41D">
      <w:pPr>
        <w:spacing w:after="0"/>
        <w:rPr>
          <w:b/>
          <w:bCs/>
          <w:sz w:val="24"/>
          <w:szCs w:val="24"/>
        </w:rPr>
      </w:pPr>
      <w:r>
        <w:rPr>
          <w:b/>
          <w:bCs/>
          <w:sz w:val="24"/>
          <w:szCs w:val="24"/>
        </w:rPr>
        <w:t>Sauberkeit und Wohlbefinden</w:t>
      </w:r>
      <w:r w:rsidR="00553F5F" w:rsidRPr="549E0682">
        <w:rPr>
          <w:b/>
          <w:bCs/>
          <w:sz w:val="24"/>
          <w:szCs w:val="24"/>
        </w:rPr>
        <w:t xml:space="preserve"> </w:t>
      </w:r>
      <w:r w:rsidR="00F96796" w:rsidRPr="549E0682">
        <w:rPr>
          <w:b/>
          <w:bCs/>
          <w:sz w:val="24"/>
          <w:szCs w:val="24"/>
        </w:rPr>
        <w:t xml:space="preserve">mit dem Dusch-WC </w:t>
      </w:r>
      <w:r w:rsidR="00553F5F" w:rsidRPr="549E0682">
        <w:rPr>
          <w:b/>
          <w:bCs/>
          <w:sz w:val="24"/>
          <w:szCs w:val="24"/>
        </w:rPr>
        <w:t>von klein auf</w:t>
      </w:r>
      <w:r w:rsidR="00553F5F">
        <w:br/>
      </w:r>
      <w:r w:rsidR="00553F5F" w:rsidRPr="549E0682">
        <w:rPr>
          <w:noProof/>
          <w:sz w:val="24"/>
          <w:szCs w:val="24"/>
        </w:rPr>
        <w:t>Wie Kinder vo</w:t>
      </w:r>
      <w:r w:rsidR="19EFA4CF" w:rsidRPr="549E0682">
        <w:rPr>
          <w:noProof/>
          <w:sz w:val="24"/>
          <w:szCs w:val="24"/>
        </w:rPr>
        <w:t>n</w:t>
      </w:r>
      <w:r w:rsidR="00553F5F" w:rsidRPr="549E0682">
        <w:rPr>
          <w:noProof/>
          <w:sz w:val="24"/>
          <w:szCs w:val="24"/>
        </w:rPr>
        <w:t xml:space="preserve"> </w:t>
      </w:r>
      <w:r w:rsidR="00F96796" w:rsidRPr="549E0682">
        <w:rPr>
          <w:noProof/>
          <w:sz w:val="24"/>
          <w:szCs w:val="24"/>
        </w:rPr>
        <w:t xml:space="preserve">der </w:t>
      </w:r>
      <w:r>
        <w:rPr>
          <w:noProof/>
          <w:sz w:val="24"/>
          <w:szCs w:val="24"/>
        </w:rPr>
        <w:t>Po-R</w:t>
      </w:r>
      <w:r w:rsidR="00F96796" w:rsidRPr="549E0682">
        <w:rPr>
          <w:noProof/>
          <w:sz w:val="24"/>
          <w:szCs w:val="24"/>
        </w:rPr>
        <w:t xml:space="preserve">einigung mit Wasser </w:t>
      </w:r>
      <w:r w:rsidR="00553F5F" w:rsidRPr="549E0682">
        <w:rPr>
          <w:noProof/>
          <w:sz w:val="24"/>
          <w:szCs w:val="24"/>
        </w:rPr>
        <w:t>profitieren – und Eltern auch</w:t>
      </w:r>
    </w:p>
    <w:p w14:paraId="62DFB8B8" w14:textId="6F153A4F" w:rsidR="00C24661" w:rsidRPr="00C24661" w:rsidRDefault="00C24661" w:rsidP="00C24661">
      <w:pPr>
        <w:rPr>
          <w:b/>
          <w:bCs/>
          <w:sz w:val="24"/>
          <w:szCs w:val="24"/>
        </w:rPr>
      </w:pPr>
      <w:r>
        <w:br/>
      </w:r>
      <w:r w:rsidR="00952530" w:rsidRPr="4D2E0366">
        <w:rPr>
          <w:rStyle w:val="Hervorhebung"/>
        </w:rPr>
        <w:t xml:space="preserve">Geberit Vertriebs GmbH, Pfullendorf, </w:t>
      </w:r>
      <w:r w:rsidR="00F12B4D">
        <w:rPr>
          <w:rStyle w:val="Hervorhebung"/>
        </w:rPr>
        <w:t>Oktober</w:t>
      </w:r>
      <w:r w:rsidR="006524D0" w:rsidRPr="4D2E0366">
        <w:rPr>
          <w:rStyle w:val="Hervorhebung"/>
        </w:rPr>
        <w:t xml:space="preserve"> </w:t>
      </w:r>
      <w:r w:rsidR="009B75F9" w:rsidRPr="4D2E0366">
        <w:rPr>
          <w:rStyle w:val="Hervorhebung"/>
        </w:rPr>
        <w:t>2021</w:t>
      </w:r>
    </w:p>
    <w:p w14:paraId="263625E9" w14:textId="4378A951" w:rsidR="00C918C4" w:rsidRDefault="00F35D68" w:rsidP="00C918C4">
      <w:pPr>
        <w:spacing w:after="0"/>
        <w:rPr>
          <w:b/>
          <w:bCs/>
        </w:rPr>
      </w:pPr>
      <w:r w:rsidRPr="0A614391">
        <w:rPr>
          <w:b/>
          <w:bCs/>
        </w:rPr>
        <w:t>Immer mehr Verbraucher entdecken d</w:t>
      </w:r>
      <w:r w:rsidR="009C3557" w:rsidRPr="0A614391">
        <w:rPr>
          <w:b/>
          <w:bCs/>
        </w:rPr>
        <w:t>as</w:t>
      </w:r>
      <w:r w:rsidRPr="0A614391">
        <w:rPr>
          <w:b/>
          <w:bCs/>
        </w:rPr>
        <w:t xml:space="preserve"> Dusch-WC für sich. </w:t>
      </w:r>
      <w:r w:rsidR="60E59795" w:rsidRPr="0A614391">
        <w:rPr>
          <w:b/>
          <w:bCs/>
        </w:rPr>
        <w:t>Laut einer</w:t>
      </w:r>
      <w:r w:rsidR="42F5731B" w:rsidRPr="0A614391">
        <w:rPr>
          <w:b/>
          <w:bCs/>
        </w:rPr>
        <w:t xml:space="preserve"> aktuellen Forsa-Umfrage </w:t>
      </w:r>
      <w:r w:rsidR="1E66442D" w:rsidRPr="0A614391">
        <w:rPr>
          <w:b/>
          <w:bCs/>
        </w:rPr>
        <w:t xml:space="preserve">würde inzwischen </w:t>
      </w:r>
      <w:r w:rsidRPr="0A614391">
        <w:rPr>
          <w:b/>
          <w:bCs/>
        </w:rPr>
        <w:t xml:space="preserve">fast </w:t>
      </w:r>
      <w:r w:rsidR="1E66442D" w:rsidRPr="0A614391">
        <w:rPr>
          <w:b/>
          <w:bCs/>
        </w:rPr>
        <w:t xml:space="preserve">jeder </w:t>
      </w:r>
      <w:r w:rsidRPr="0A614391">
        <w:rPr>
          <w:b/>
          <w:bCs/>
        </w:rPr>
        <w:t>F</w:t>
      </w:r>
      <w:r w:rsidR="1E66442D" w:rsidRPr="0A614391">
        <w:rPr>
          <w:b/>
          <w:bCs/>
        </w:rPr>
        <w:t xml:space="preserve">ünfte </w:t>
      </w:r>
      <w:r w:rsidR="008F402B" w:rsidRPr="0A614391">
        <w:rPr>
          <w:b/>
          <w:bCs/>
        </w:rPr>
        <w:t xml:space="preserve">in </w:t>
      </w:r>
      <w:r w:rsidR="1E66442D" w:rsidRPr="0A614391">
        <w:rPr>
          <w:b/>
          <w:bCs/>
        </w:rPr>
        <w:t>ein</w:t>
      </w:r>
      <w:r w:rsidR="00F96796" w:rsidRPr="0A614391">
        <w:rPr>
          <w:b/>
          <w:bCs/>
        </w:rPr>
        <w:t>e</w:t>
      </w:r>
      <w:r w:rsidR="1E66442D" w:rsidRPr="0A614391">
        <w:rPr>
          <w:b/>
          <w:bCs/>
        </w:rPr>
        <w:t xml:space="preserve"> solche </w:t>
      </w:r>
      <w:r w:rsidR="00F12B4D">
        <w:rPr>
          <w:b/>
          <w:bCs/>
        </w:rPr>
        <w:t>Komfort-</w:t>
      </w:r>
      <w:r w:rsidR="1E66442D" w:rsidRPr="0A614391">
        <w:rPr>
          <w:b/>
          <w:bCs/>
        </w:rPr>
        <w:t xml:space="preserve">Toilette </w:t>
      </w:r>
      <w:proofErr w:type="gramStart"/>
      <w:r w:rsidR="1E66442D" w:rsidRPr="0A614391">
        <w:rPr>
          <w:b/>
          <w:bCs/>
        </w:rPr>
        <w:t>investieren</w:t>
      </w:r>
      <w:r w:rsidR="00C24661" w:rsidRPr="0A614391">
        <w:rPr>
          <w:b/>
          <w:bCs/>
        </w:rPr>
        <w:t>.</w:t>
      </w:r>
      <w:r w:rsidRPr="0A614391">
        <w:rPr>
          <w:b/>
          <w:bCs/>
        </w:rPr>
        <w:t>*</w:t>
      </w:r>
      <w:proofErr w:type="gramEnd"/>
      <w:r w:rsidR="54AF21FB" w:rsidRPr="0A614391">
        <w:rPr>
          <w:b/>
          <w:bCs/>
        </w:rPr>
        <w:t xml:space="preserve"> </w:t>
      </w:r>
      <w:r w:rsidR="008F402B" w:rsidRPr="0A614391">
        <w:rPr>
          <w:b/>
          <w:bCs/>
        </w:rPr>
        <w:t xml:space="preserve">Dabei ist das Dusch-WC von Jung bis Alt </w:t>
      </w:r>
      <w:r w:rsidR="00C32EBC">
        <w:rPr>
          <w:b/>
          <w:bCs/>
        </w:rPr>
        <w:t>die ideale Lösung,</w:t>
      </w:r>
      <w:r w:rsidR="1F4A1456" w:rsidRPr="0A614391">
        <w:rPr>
          <w:b/>
          <w:bCs/>
        </w:rPr>
        <w:t xml:space="preserve"> </w:t>
      </w:r>
      <w:r w:rsidR="6CA278D7" w:rsidRPr="0A614391">
        <w:rPr>
          <w:b/>
          <w:bCs/>
        </w:rPr>
        <w:t>a</w:t>
      </w:r>
      <w:r w:rsidR="0AAEF67A" w:rsidRPr="0A614391">
        <w:rPr>
          <w:b/>
          <w:bCs/>
        </w:rPr>
        <w:t xml:space="preserve">uch </w:t>
      </w:r>
      <w:r w:rsidR="29EDC760" w:rsidRPr="0A614391">
        <w:rPr>
          <w:b/>
          <w:bCs/>
        </w:rPr>
        <w:t xml:space="preserve">für </w:t>
      </w:r>
      <w:r w:rsidR="008F402B" w:rsidRPr="0A614391">
        <w:rPr>
          <w:b/>
          <w:bCs/>
        </w:rPr>
        <w:t xml:space="preserve">Familien mit </w:t>
      </w:r>
      <w:r w:rsidRPr="0A614391">
        <w:rPr>
          <w:b/>
          <w:bCs/>
        </w:rPr>
        <w:t>jüngeren K</w:t>
      </w:r>
      <w:r w:rsidR="008F402B" w:rsidRPr="0A614391">
        <w:rPr>
          <w:b/>
          <w:bCs/>
        </w:rPr>
        <w:t>indern</w:t>
      </w:r>
      <w:r w:rsidR="43889742" w:rsidRPr="0A614391">
        <w:rPr>
          <w:b/>
          <w:bCs/>
        </w:rPr>
        <w:t xml:space="preserve">. Die Kleinen </w:t>
      </w:r>
      <w:r w:rsidR="00F96796" w:rsidRPr="0A614391">
        <w:rPr>
          <w:b/>
          <w:bCs/>
        </w:rPr>
        <w:t xml:space="preserve">profitieren </w:t>
      </w:r>
      <w:r w:rsidR="1343D17D" w:rsidRPr="0A614391">
        <w:rPr>
          <w:b/>
          <w:bCs/>
        </w:rPr>
        <w:t xml:space="preserve">ganz besonders </w:t>
      </w:r>
      <w:r w:rsidR="008F402B" w:rsidRPr="0A614391">
        <w:rPr>
          <w:b/>
          <w:bCs/>
        </w:rPr>
        <w:t xml:space="preserve">von den Vorteilen der </w:t>
      </w:r>
      <w:r w:rsidR="5FB3F0F6" w:rsidRPr="0A614391">
        <w:rPr>
          <w:b/>
          <w:bCs/>
        </w:rPr>
        <w:t>Po-R</w:t>
      </w:r>
      <w:r w:rsidR="008F402B" w:rsidRPr="0A614391">
        <w:rPr>
          <w:b/>
          <w:bCs/>
        </w:rPr>
        <w:t>einigung</w:t>
      </w:r>
      <w:r w:rsidR="00F96796" w:rsidRPr="0A614391">
        <w:rPr>
          <w:b/>
          <w:bCs/>
        </w:rPr>
        <w:t xml:space="preserve"> mit Wasser</w:t>
      </w:r>
      <w:r w:rsidR="54AF21FB" w:rsidRPr="0A614391">
        <w:rPr>
          <w:b/>
          <w:bCs/>
        </w:rPr>
        <w:t xml:space="preserve">, </w:t>
      </w:r>
      <w:r w:rsidR="7E1F475F" w:rsidRPr="0A614391">
        <w:rPr>
          <w:b/>
          <w:bCs/>
        </w:rPr>
        <w:t xml:space="preserve">die </w:t>
      </w:r>
      <w:r w:rsidR="0FDBFDFA" w:rsidRPr="0A614391">
        <w:rPr>
          <w:b/>
          <w:bCs/>
        </w:rPr>
        <w:t xml:space="preserve">für </w:t>
      </w:r>
      <w:r w:rsidR="00F96796" w:rsidRPr="0A614391">
        <w:rPr>
          <w:b/>
          <w:bCs/>
        </w:rPr>
        <w:t>mehr Hygiene</w:t>
      </w:r>
      <w:r w:rsidR="16E56C14" w:rsidRPr="0A614391">
        <w:rPr>
          <w:b/>
          <w:bCs/>
        </w:rPr>
        <w:t xml:space="preserve">, </w:t>
      </w:r>
      <w:r w:rsidR="00F96796" w:rsidRPr="0A614391">
        <w:rPr>
          <w:b/>
          <w:bCs/>
        </w:rPr>
        <w:t>Selbstständigkeit und Komfort</w:t>
      </w:r>
      <w:r w:rsidR="0B21B534" w:rsidRPr="0A614391">
        <w:rPr>
          <w:b/>
          <w:bCs/>
        </w:rPr>
        <w:t xml:space="preserve"> im Alltag </w:t>
      </w:r>
      <w:r w:rsidR="53792F6A" w:rsidRPr="0A614391">
        <w:rPr>
          <w:b/>
          <w:bCs/>
        </w:rPr>
        <w:t>sorgt</w:t>
      </w:r>
      <w:r w:rsidR="7D354FB8" w:rsidRPr="0A614391">
        <w:rPr>
          <w:b/>
          <w:bCs/>
        </w:rPr>
        <w:t xml:space="preserve">. Das entlastet auch die </w:t>
      </w:r>
      <w:r w:rsidR="71708734" w:rsidRPr="0A614391">
        <w:rPr>
          <w:b/>
          <w:bCs/>
        </w:rPr>
        <w:t>Eltern</w:t>
      </w:r>
      <w:r w:rsidR="06F727D0" w:rsidRPr="0A614391">
        <w:rPr>
          <w:b/>
          <w:bCs/>
        </w:rPr>
        <w:t>.</w:t>
      </w:r>
      <w:r w:rsidR="00F96796" w:rsidRPr="0A614391">
        <w:rPr>
          <w:b/>
          <w:bCs/>
        </w:rPr>
        <w:t xml:space="preserve"> </w:t>
      </w:r>
    </w:p>
    <w:p w14:paraId="5D074758" w14:textId="485C0169" w:rsidR="009C3557" w:rsidRDefault="00C918C4" w:rsidP="3CBFC41D">
      <w:pPr>
        <w:tabs>
          <w:tab w:val="left" w:pos="2127"/>
        </w:tabs>
      </w:pPr>
      <w:r>
        <w:br/>
        <w:t xml:space="preserve">Fragt man die </w:t>
      </w:r>
      <w:r w:rsidR="008F402B">
        <w:t>3-jährige Toch</w:t>
      </w:r>
      <w:r w:rsidR="0E46251C">
        <w:t>t</w:t>
      </w:r>
      <w:r w:rsidR="008F402B">
        <w:t>er</w:t>
      </w:r>
      <w:r>
        <w:t xml:space="preserve"> von Familie Schmitt, was ih</w:t>
      </w:r>
      <w:r w:rsidR="00F96796">
        <w:t>r</w:t>
      </w:r>
      <w:r>
        <w:t xml:space="preserve"> i</w:t>
      </w:r>
      <w:r w:rsidR="00F96796">
        <w:t xml:space="preserve">m </w:t>
      </w:r>
      <w:r>
        <w:t>Bad</w:t>
      </w:r>
      <w:r w:rsidR="00F96796">
        <w:t xml:space="preserve"> ihres neuen Hauses am Wörthsee </w:t>
      </w:r>
      <w:r>
        <w:t xml:space="preserve">am meisten Spaß bereitet, ist die Antwort klar: das Dusch-WC. </w:t>
      </w:r>
      <w:r w:rsidR="00982358">
        <w:t>„Wenn ich auf den Knopf drücke, macht es den Po mit Wasser sauber“, freut sie sich.</w:t>
      </w:r>
      <w:r w:rsidR="009C3557">
        <w:t xml:space="preserve"> </w:t>
      </w:r>
      <w:r w:rsidR="3849B2BF">
        <w:t xml:space="preserve">Auch die Mutter ist begeistert: „Da das </w:t>
      </w:r>
      <w:r w:rsidR="09C0A8F3">
        <w:t xml:space="preserve">Geberit </w:t>
      </w:r>
      <w:proofErr w:type="spellStart"/>
      <w:r w:rsidR="09C0A8F3">
        <w:t>AquaClean</w:t>
      </w:r>
      <w:proofErr w:type="spellEnd"/>
      <w:r w:rsidR="09C0A8F3">
        <w:t xml:space="preserve"> </w:t>
      </w:r>
      <w:proofErr w:type="spellStart"/>
      <w:r w:rsidR="09C0A8F3">
        <w:t>Mera</w:t>
      </w:r>
      <w:proofErr w:type="spellEnd"/>
      <w:r w:rsidR="09C0A8F3">
        <w:t xml:space="preserve"> </w:t>
      </w:r>
      <w:proofErr w:type="spellStart"/>
      <w:r w:rsidR="09C0A8F3">
        <w:t>Comfort</w:t>
      </w:r>
      <w:proofErr w:type="spellEnd"/>
      <w:r w:rsidR="09C0A8F3">
        <w:t xml:space="preserve"> </w:t>
      </w:r>
      <w:r w:rsidR="3849B2BF">
        <w:t>Dusch-WC die Reinigung des Pos übernimmt, k</w:t>
      </w:r>
      <w:r w:rsidR="48BDA7C2">
        <w:t>ann die Kleine</w:t>
      </w:r>
      <w:r w:rsidR="3849B2BF">
        <w:t xml:space="preserve"> d</w:t>
      </w:r>
      <w:r w:rsidR="75267E78">
        <w:t>en</w:t>
      </w:r>
      <w:r w:rsidR="3849B2BF">
        <w:t xml:space="preserve"> große</w:t>
      </w:r>
      <w:r w:rsidR="1763BFFA">
        <w:t>n</w:t>
      </w:r>
      <w:r w:rsidR="3849B2BF">
        <w:t xml:space="preserve"> </w:t>
      </w:r>
      <w:r w:rsidR="1AF401CA">
        <w:t>Toilettengang</w:t>
      </w:r>
      <w:r w:rsidR="3849B2BF">
        <w:t xml:space="preserve"> schon viel früher </w:t>
      </w:r>
      <w:proofErr w:type="gramStart"/>
      <w:r w:rsidR="3849B2BF">
        <w:t>alleine</w:t>
      </w:r>
      <w:proofErr w:type="gramEnd"/>
      <w:r w:rsidR="3849B2BF">
        <w:t xml:space="preserve"> erledigen</w:t>
      </w:r>
      <w:r w:rsidR="4BC62938">
        <w:t xml:space="preserve"> und ist nicht mehr auf uns angewiesen</w:t>
      </w:r>
      <w:r w:rsidR="3849B2BF">
        <w:t xml:space="preserve">.“ </w:t>
      </w:r>
    </w:p>
    <w:p w14:paraId="0C377FB2" w14:textId="2AD9BD8A" w:rsidR="00982358" w:rsidRPr="00982358" w:rsidRDefault="2BF2F80D" w:rsidP="3CBFC41D">
      <w:pPr>
        <w:tabs>
          <w:tab w:val="left" w:pos="2127"/>
        </w:tabs>
      </w:pPr>
      <w:r w:rsidRPr="0A614391">
        <w:rPr>
          <w:b/>
          <w:bCs/>
        </w:rPr>
        <w:t>Hygiene einfach gemacht</w:t>
      </w:r>
      <w:r w:rsidR="009C3557">
        <w:t xml:space="preserve"> </w:t>
      </w:r>
      <w:r>
        <w:br/>
      </w:r>
      <w:r w:rsidR="6E87C690">
        <w:t>So wie Familie Schmitt geht es vielen Eltern, deren Kinder mit</w:t>
      </w:r>
      <w:r w:rsidR="48C30190">
        <w:t xml:space="preserve"> einem</w:t>
      </w:r>
      <w:r w:rsidR="6E87C690">
        <w:t xml:space="preserve"> Dusch-WC aufwachsen</w:t>
      </w:r>
      <w:r w:rsidR="52068C47">
        <w:t xml:space="preserve">: </w:t>
      </w:r>
      <w:r w:rsidR="43AA911D">
        <w:t>Die Kleinen</w:t>
      </w:r>
      <w:r w:rsidR="52068C47">
        <w:t xml:space="preserve"> lern</w:t>
      </w:r>
      <w:r w:rsidR="30BF6427">
        <w:t>en</w:t>
      </w:r>
      <w:r w:rsidR="52068C47">
        <w:t xml:space="preserve"> früh die Vorteile </w:t>
      </w:r>
      <w:r w:rsidR="3B440EB3">
        <w:t xml:space="preserve">der </w:t>
      </w:r>
      <w:r w:rsidR="5C52C4A5">
        <w:t>Po-</w:t>
      </w:r>
      <w:r w:rsidR="3B440EB3">
        <w:t xml:space="preserve">Reinigung mit Wasser </w:t>
      </w:r>
      <w:r w:rsidR="52068C47">
        <w:t>kennen</w:t>
      </w:r>
      <w:r w:rsidR="2DD55446">
        <w:t xml:space="preserve"> und nutzen. </w:t>
      </w:r>
      <w:r w:rsidR="7330575F">
        <w:t xml:space="preserve">Das Geberit </w:t>
      </w:r>
      <w:proofErr w:type="spellStart"/>
      <w:r w:rsidR="7330575F">
        <w:t>AquaClean</w:t>
      </w:r>
      <w:proofErr w:type="spellEnd"/>
      <w:r w:rsidR="7330575F">
        <w:t xml:space="preserve"> </w:t>
      </w:r>
      <w:proofErr w:type="spellStart"/>
      <w:r w:rsidR="7330575F">
        <w:t>Mera</w:t>
      </w:r>
      <w:proofErr w:type="spellEnd"/>
      <w:r w:rsidR="7330575F">
        <w:t xml:space="preserve"> </w:t>
      </w:r>
      <w:proofErr w:type="spellStart"/>
      <w:r w:rsidR="7330575F">
        <w:t>Comfort</w:t>
      </w:r>
      <w:proofErr w:type="spellEnd"/>
      <w:r w:rsidR="7330575F">
        <w:t xml:space="preserve"> </w:t>
      </w:r>
      <w:r w:rsidR="1299A421">
        <w:t xml:space="preserve">macht Hygiene </w:t>
      </w:r>
      <w:r w:rsidR="52317B09">
        <w:t xml:space="preserve">für Kinder </w:t>
      </w:r>
      <w:r w:rsidR="433F9579">
        <w:t xml:space="preserve">besonders </w:t>
      </w:r>
      <w:r w:rsidR="1299A421">
        <w:t>einfac</w:t>
      </w:r>
      <w:r w:rsidR="00C32EBC">
        <w:t>h: D</w:t>
      </w:r>
      <w:r w:rsidR="3F21E959">
        <w:t xml:space="preserve">ie </w:t>
      </w:r>
      <w:proofErr w:type="spellStart"/>
      <w:r w:rsidR="3F21E959">
        <w:t>WhirlSpray</w:t>
      </w:r>
      <w:proofErr w:type="spellEnd"/>
      <w:r w:rsidR="3F21E959">
        <w:t xml:space="preserve">-Duschtechnologie </w:t>
      </w:r>
      <w:r w:rsidR="00C32EBC">
        <w:t xml:space="preserve">reinigt </w:t>
      </w:r>
      <w:r w:rsidR="1299A421">
        <w:t xml:space="preserve">den Po nach jedem Toilettengang </w:t>
      </w:r>
      <w:r w:rsidR="00C32EBC">
        <w:t xml:space="preserve">sanft und natürlich mit körperwarmem Wasser, </w:t>
      </w:r>
      <w:r w:rsidR="12E12A00">
        <w:t>der Föhn</w:t>
      </w:r>
      <w:r w:rsidR="00C32EBC">
        <w:t xml:space="preserve"> trocknet</w:t>
      </w:r>
      <w:r w:rsidR="12E12A00">
        <w:t xml:space="preserve"> ihn </w:t>
      </w:r>
      <w:r w:rsidR="1299A421">
        <w:t xml:space="preserve">danach. So sorgt </w:t>
      </w:r>
      <w:r w:rsidR="0054EC56">
        <w:t xml:space="preserve">die Komfort-Toilette </w:t>
      </w:r>
      <w:r w:rsidR="1299A421">
        <w:t xml:space="preserve">für eine natürliche und wohltuende Reinigung, </w:t>
      </w:r>
      <w:r w:rsidR="35942F70">
        <w:t xml:space="preserve">nach </w:t>
      </w:r>
      <w:r w:rsidR="185D4D73">
        <w:t xml:space="preserve">der </w:t>
      </w:r>
      <w:r w:rsidR="4372D0FE">
        <w:t xml:space="preserve">sich die Kleinen </w:t>
      </w:r>
      <w:r w:rsidR="1299A421">
        <w:t xml:space="preserve">frisch und sauber </w:t>
      </w:r>
      <w:r w:rsidR="4F4A9807">
        <w:t>fühlen.</w:t>
      </w:r>
      <w:r w:rsidR="636859CB">
        <w:t xml:space="preserve"> </w:t>
      </w:r>
      <w:r w:rsidR="00C32EBC">
        <w:t xml:space="preserve">Für Eltern ist dies eine wertvolle Erleichterung im Alltag, da das </w:t>
      </w:r>
      <w:r w:rsidR="00F35D68">
        <w:t>Säubern mit Toilettenpapier</w:t>
      </w:r>
      <w:r w:rsidR="5A4D1324">
        <w:t xml:space="preserve"> wegfällt</w:t>
      </w:r>
      <w:r w:rsidR="00F35D68">
        <w:t>.</w:t>
      </w:r>
      <w:r w:rsidR="45B770B0">
        <w:t xml:space="preserve"> </w:t>
      </w:r>
    </w:p>
    <w:p w14:paraId="460D8534" w14:textId="6F6B79B1" w:rsidR="00982358" w:rsidRPr="00982358" w:rsidRDefault="00982358" w:rsidP="513B4B73">
      <w:pPr>
        <w:tabs>
          <w:tab w:val="left" w:pos="2127"/>
        </w:tabs>
      </w:pPr>
      <w:r w:rsidRPr="549E0682">
        <w:rPr>
          <w:b/>
          <w:bCs/>
        </w:rPr>
        <w:t>Kinderleicht zu bedienen</w:t>
      </w:r>
      <w:r>
        <w:br/>
      </w:r>
      <w:r w:rsidR="0F3553F8" w:rsidRPr="549E0682">
        <w:rPr>
          <w:szCs w:val="20"/>
        </w:rPr>
        <w:t>Die Handhabung des Dusch-WCs ist sehr intuitiv und lässt sich mit der Fern</w:t>
      </w:r>
      <w:r w:rsidR="0F3553F8" w:rsidRPr="549E0682">
        <w:t xml:space="preserve">bedienung kinderleicht steuern. </w:t>
      </w:r>
      <w:r w:rsidR="31C473DA" w:rsidRPr="549E0682">
        <w:t xml:space="preserve">Die </w:t>
      </w:r>
      <w:r w:rsidRPr="549E0682">
        <w:t>Dusch-WC</w:t>
      </w:r>
      <w:r w:rsidR="00B96BB5">
        <w:t>-</w:t>
      </w:r>
      <w:r w:rsidRPr="549E0682">
        <w:t xml:space="preserve">Benutzerkennung hilft dabei, dass </w:t>
      </w:r>
      <w:r w:rsidR="0C347FFC" w:rsidRPr="549E0682">
        <w:t>jedes Kind</w:t>
      </w:r>
      <w:r w:rsidRPr="549E0682">
        <w:t xml:space="preserve"> seine individuellen Einstellungen </w:t>
      </w:r>
      <w:r w:rsidR="000D3E4D">
        <w:t xml:space="preserve">per Knopfdruck </w:t>
      </w:r>
      <w:r w:rsidRPr="549E0682">
        <w:t xml:space="preserve">nutzen kann: Wasserdruck und Temperatur </w:t>
      </w:r>
      <w:r w:rsidR="0DEAB7CE" w:rsidRPr="549E0682">
        <w:t>sind so ganz einfach einstell- und abrufbar.</w:t>
      </w:r>
      <w:r w:rsidR="33BA8390" w:rsidRPr="549E0682">
        <w:t xml:space="preserve"> </w:t>
      </w:r>
      <w:r w:rsidR="0F320048" w:rsidRPr="549E0682">
        <w:t xml:space="preserve">Das ist </w:t>
      </w:r>
      <w:r w:rsidR="27A38B54" w:rsidRPr="549E0682">
        <w:t>vor allem bei</w:t>
      </w:r>
      <w:r w:rsidR="1099D591" w:rsidRPr="549E0682">
        <w:t xml:space="preserve"> Kleinkindern</w:t>
      </w:r>
      <w:r w:rsidR="66C35037" w:rsidRPr="549E0682">
        <w:t xml:space="preserve"> sehr praktisch</w:t>
      </w:r>
      <w:r w:rsidR="1099D591" w:rsidRPr="549E0682">
        <w:t xml:space="preserve">, die erst </w:t>
      </w:r>
      <w:r w:rsidR="7E33F8DD" w:rsidRPr="549E0682">
        <w:t xml:space="preserve">noch </w:t>
      </w:r>
      <w:r w:rsidR="1099D591" w:rsidRPr="549E0682">
        <w:t xml:space="preserve">sauber werden und gleichzeitig schon alles </w:t>
      </w:r>
      <w:proofErr w:type="gramStart"/>
      <w:r w:rsidR="1099D591" w:rsidRPr="549E0682">
        <w:t>alleine</w:t>
      </w:r>
      <w:proofErr w:type="gramEnd"/>
      <w:r w:rsidR="1099D591" w:rsidRPr="549E0682">
        <w:t xml:space="preserve"> machen wollen</w:t>
      </w:r>
      <w:r w:rsidR="00C32EBC">
        <w:t xml:space="preserve">. </w:t>
      </w:r>
      <w:r w:rsidR="00B96BB5">
        <w:t xml:space="preserve">Dank der personalisierten Einstellungen können die Eltern </w:t>
      </w:r>
      <w:r w:rsidR="000D3E4D">
        <w:t xml:space="preserve">ihren </w:t>
      </w:r>
      <w:r w:rsidR="000D3E4D" w:rsidRPr="549E0682">
        <w:t>Kindern mehr Freiraum geben</w:t>
      </w:r>
      <w:r w:rsidR="000D3E4D">
        <w:t>, ohne befürchten zu müssen, dass die Kleinen das ganze Bad unter Wasser setzen</w:t>
      </w:r>
      <w:r w:rsidR="000D3E4D" w:rsidRPr="549E0682">
        <w:t>.</w:t>
      </w:r>
    </w:p>
    <w:p w14:paraId="7268FD8A" w14:textId="1E3B9488" w:rsidR="00553F5F" w:rsidRDefault="00553F5F" w:rsidP="00553F5F">
      <w:pPr>
        <w:tabs>
          <w:tab w:val="left" w:pos="2127"/>
        </w:tabs>
      </w:pPr>
      <w:r w:rsidRPr="4D2E0366">
        <w:rPr>
          <w:b/>
          <w:bCs/>
        </w:rPr>
        <w:t>Spaßfaktor für die Kinder</w:t>
      </w:r>
      <w:r>
        <w:br/>
      </w:r>
      <w:r w:rsidR="66E4CD1C">
        <w:t>Und wie macht man Kinder mit dem Dusch-WC vertraut? Am besten spielerisch, denn s</w:t>
      </w:r>
      <w:r w:rsidR="75D5C445">
        <w:t xml:space="preserve">o wie die </w:t>
      </w:r>
      <w:r w:rsidR="5FC4708E">
        <w:t>3-</w:t>
      </w:r>
      <w:r w:rsidR="75D5C445">
        <w:t>jährige Tochter der Schmitts probieren d</w:t>
      </w:r>
      <w:r w:rsidR="00F96796">
        <w:t>ie meisten Kinder</w:t>
      </w:r>
      <w:r w:rsidR="446D92FD">
        <w:t xml:space="preserve"> </w:t>
      </w:r>
      <w:r w:rsidR="00F96796">
        <w:t>d</w:t>
      </w:r>
      <w:r w:rsidR="6DA710FF">
        <w:t xml:space="preserve">ie neue Toilette </w:t>
      </w:r>
      <w:r w:rsidR="00C32EBC">
        <w:t>begeister</w:t>
      </w:r>
      <w:r w:rsidR="29CAE45E">
        <w:t xml:space="preserve">t </w:t>
      </w:r>
      <w:r w:rsidR="00C32EBC">
        <w:t>u</w:t>
      </w:r>
      <w:r w:rsidR="00F96796">
        <w:t xml:space="preserve">nd neugierig aus. Sie finden es spannend, einen Knopf zu drücken, </w:t>
      </w:r>
      <w:r w:rsidR="3A531C5E">
        <w:t xml:space="preserve">um den </w:t>
      </w:r>
      <w:r w:rsidR="00F96796">
        <w:t xml:space="preserve">Wasserstrahl in Gang </w:t>
      </w:r>
      <w:r w:rsidR="6055E541">
        <w:t>zu setzen.</w:t>
      </w:r>
      <w:r w:rsidR="00F96796">
        <w:t xml:space="preserve"> So lernen </w:t>
      </w:r>
      <w:r w:rsidR="52813BA8">
        <w:t>sie</w:t>
      </w:r>
      <w:r w:rsidR="00F96796">
        <w:t xml:space="preserve"> schon früh, mit einem Dusch-WC umzugehen. Für die älteren Kinder ist die </w:t>
      </w:r>
      <w:r w:rsidR="586898E0">
        <w:t>Po-R</w:t>
      </w:r>
      <w:r w:rsidR="00F96796">
        <w:t xml:space="preserve">einigung mit Wasser dann ganz selbstverständlich. Sie </w:t>
      </w:r>
      <w:r w:rsidR="66AFA805">
        <w:t xml:space="preserve">schätzen </w:t>
      </w:r>
      <w:r w:rsidR="00F96796">
        <w:t>den Unterschied zur herkömmlichen Reinigung mit Toilettenpapier</w:t>
      </w:r>
      <w:r w:rsidR="708BBEAF">
        <w:t xml:space="preserve">, </w:t>
      </w:r>
      <w:r w:rsidR="27CAD952">
        <w:t>d</w:t>
      </w:r>
      <w:r w:rsidR="3FFEEBC3">
        <w:t>a d</w:t>
      </w:r>
      <w:r w:rsidR="27CAD952">
        <w:t>ie</w:t>
      </w:r>
      <w:r w:rsidR="6D686BB1">
        <w:t>se</w:t>
      </w:r>
      <w:r w:rsidR="27CAD952">
        <w:t xml:space="preserve"> mit dem Dusch-WC </w:t>
      </w:r>
      <w:r w:rsidR="00C32EBC">
        <w:t xml:space="preserve">sanfter, </w:t>
      </w:r>
      <w:r w:rsidR="27CAD952">
        <w:t>gründlicher und</w:t>
      </w:r>
      <w:r w:rsidR="00F96796">
        <w:t xml:space="preserve"> einfacher</w:t>
      </w:r>
      <w:r w:rsidR="63BC66BA">
        <w:t xml:space="preserve"> </w:t>
      </w:r>
      <w:r w:rsidR="720F88B8">
        <w:t>ausf</w:t>
      </w:r>
      <w:r w:rsidR="2C93CD39">
        <w:t>ällt</w:t>
      </w:r>
      <w:r w:rsidR="00F96796">
        <w:t xml:space="preserve">. </w:t>
      </w:r>
    </w:p>
    <w:p w14:paraId="37FC489C" w14:textId="4A6B27FB" w:rsidR="008F402B" w:rsidRPr="00F35D68" w:rsidRDefault="00982358" w:rsidP="00EF4A38">
      <w:pPr>
        <w:tabs>
          <w:tab w:val="left" w:pos="2127"/>
        </w:tabs>
        <w:rPr>
          <w:b/>
          <w:bCs/>
          <w:sz w:val="18"/>
          <w:szCs w:val="18"/>
        </w:rPr>
      </w:pPr>
      <w:r w:rsidRPr="24C7B03A">
        <w:rPr>
          <w:b/>
          <w:bCs/>
        </w:rPr>
        <w:lastRenderedPageBreak/>
        <w:t>Zusatzfeatures erleichtern den Famil</w:t>
      </w:r>
      <w:r w:rsidR="344A1FA8" w:rsidRPr="24C7B03A">
        <w:rPr>
          <w:b/>
          <w:bCs/>
        </w:rPr>
        <w:t>i</w:t>
      </w:r>
      <w:r w:rsidRPr="24C7B03A">
        <w:rPr>
          <w:b/>
          <w:bCs/>
        </w:rPr>
        <w:t>enalltag</w:t>
      </w:r>
      <w:r>
        <w:br/>
      </w:r>
      <w:r w:rsidR="0C81C3FA">
        <w:t xml:space="preserve">Neben der Reinigung hat das </w:t>
      </w:r>
      <w:r>
        <w:t>D</w:t>
      </w:r>
      <w:r w:rsidR="5F976308">
        <w:t>usch-WC</w:t>
      </w:r>
      <w:r>
        <w:t xml:space="preserve"> </w:t>
      </w:r>
      <w:r w:rsidR="5F976308">
        <w:t xml:space="preserve">Geberit </w:t>
      </w:r>
      <w:proofErr w:type="spellStart"/>
      <w:r w:rsidR="5F976308">
        <w:t>AquaClean</w:t>
      </w:r>
      <w:proofErr w:type="spellEnd"/>
      <w:r w:rsidR="5F976308">
        <w:t xml:space="preserve"> </w:t>
      </w:r>
      <w:proofErr w:type="spellStart"/>
      <w:r w:rsidR="5F976308">
        <w:t>Comfort</w:t>
      </w:r>
      <w:proofErr w:type="spellEnd"/>
      <w:r w:rsidR="5F976308">
        <w:t xml:space="preserve"> noch </w:t>
      </w:r>
      <w:r>
        <w:t>weitere Komfortfunktionen zu bieten</w:t>
      </w:r>
      <w:r w:rsidR="6BF6871D">
        <w:t>, die nicht nur den Kleinen gefallen</w:t>
      </w:r>
      <w:r>
        <w:t>. Das Orientierungslicht</w:t>
      </w:r>
      <w:r w:rsidR="712626D0">
        <w:t xml:space="preserve"> beispielsweise </w:t>
      </w:r>
      <w:r w:rsidR="5FFBFBCE">
        <w:t xml:space="preserve">weist </w:t>
      </w:r>
      <w:r w:rsidR="712626D0">
        <w:t>nachts den Weg zur Toilette</w:t>
      </w:r>
      <w:r w:rsidR="6614D8AA">
        <w:t>,</w:t>
      </w:r>
      <w:r w:rsidR="712626D0">
        <w:t xml:space="preserve"> ohne </w:t>
      </w:r>
      <w:r w:rsidR="46C13DA5">
        <w:t>einen</w:t>
      </w:r>
      <w:r w:rsidR="762AF9BE">
        <w:t xml:space="preserve"> komplett aus dem Schlaf zu reißen. </w:t>
      </w:r>
      <w:r w:rsidR="38E01375">
        <w:t>D</w:t>
      </w:r>
      <w:r>
        <w:t xml:space="preserve">ie Geruchsabsaugung </w:t>
      </w:r>
      <w:r w:rsidR="0F8999B6">
        <w:t xml:space="preserve">ist nach dem Toilettengang </w:t>
      </w:r>
      <w:r>
        <w:t>hilfreich, wenn die Kleinen noch nicht ans Fenster rankommen</w:t>
      </w:r>
      <w:r w:rsidR="3BB17FE0">
        <w:t xml:space="preserve">, </w:t>
      </w:r>
      <w:r w:rsidR="54F93A35">
        <w:t>um zu lüften</w:t>
      </w:r>
      <w:r>
        <w:t xml:space="preserve">. </w:t>
      </w:r>
      <w:r w:rsidR="4303E0B2">
        <w:t xml:space="preserve">Ebenso von Vorteil: </w:t>
      </w:r>
      <w:r w:rsidR="3C9D4A4E">
        <w:t>d</w:t>
      </w:r>
      <w:r w:rsidR="4303E0B2">
        <w:t>i</w:t>
      </w:r>
      <w:r>
        <w:t xml:space="preserve">e </w:t>
      </w:r>
      <w:proofErr w:type="spellStart"/>
      <w:r>
        <w:t>TurboFlush</w:t>
      </w:r>
      <w:proofErr w:type="spellEnd"/>
      <w:r>
        <w:t>-Spültechnik</w:t>
      </w:r>
      <w:r w:rsidR="60255A5B">
        <w:t xml:space="preserve">. Sie </w:t>
      </w:r>
      <w:r w:rsidR="35297D5F">
        <w:t xml:space="preserve">spült </w:t>
      </w:r>
      <w:r>
        <w:t>die spülrandlose WC-Keramik gründlich aus. So ist die Familientoilette immer leicht zu reinige</w:t>
      </w:r>
      <w:r w:rsidR="5F4394D3">
        <w:t xml:space="preserve">n und sorgt </w:t>
      </w:r>
      <w:r w:rsidR="3A4FA449">
        <w:t xml:space="preserve">rundum </w:t>
      </w:r>
      <w:r w:rsidR="5F4394D3">
        <w:t xml:space="preserve">für Hygiene und Sauberkeit. </w:t>
      </w:r>
      <w:r>
        <w:br/>
      </w:r>
      <w:r>
        <w:br/>
      </w:r>
      <w:r w:rsidR="00F35D68" w:rsidRPr="24C7B03A">
        <w:rPr>
          <w:b/>
          <w:bCs/>
          <w:sz w:val="18"/>
          <w:szCs w:val="18"/>
        </w:rPr>
        <w:t>*</w:t>
      </w:r>
      <w:r w:rsidR="00F35D68" w:rsidRPr="24C7B03A">
        <w:rPr>
          <w:i/>
          <w:iCs/>
          <w:sz w:val="18"/>
          <w:szCs w:val="18"/>
        </w:rPr>
        <w:t xml:space="preserve"> Forsa-Umfrage im Auftrag der Geberit Vertriebs GmbH unter 1.018 Befragten (Erhebungszeitraum: </w:t>
      </w:r>
      <w:r w:rsidR="007A30FC">
        <w:rPr>
          <w:i/>
          <w:iCs/>
          <w:sz w:val="18"/>
          <w:szCs w:val="18"/>
        </w:rPr>
        <w:t xml:space="preserve">Mai und </w:t>
      </w:r>
      <w:r w:rsidR="00F35D68" w:rsidRPr="24C7B03A">
        <w:rPr>
          <w:i/>
          <w:iCs/>
          <w:sz w:val="18"/>
          <w:szCs w:val="18"/>
        </w:rPr>
        <w:t>Juni 2021).</w:t>
      </w:r>
    </w:p>
    <w:p w14:paraId="3A30019B" w14:textId="62FA50D8" w:rsidR="00FC4FCF" w:rsidRPr="00EF4A38" w:rsidRDefault="00FC4FCF" w:rsidP="00EF4A38">
      <w:pPr>
        <w:tabs>
          <w:tab w:val="left" w:pos="2127"/>
        </w:tabs>
        <w:rPr>
          <w:szCs w:val="21"/>
        </w:rPr>
      </w:pPr>
      <w:r w:rsidRPr="0667979D">
        <w:rPr>
          <w:b/>
          <w:bCs/>
          <w:szCs w:val="20"/>
        </w:rPr>
        <w:t xml:space="preserve">Bildmaterial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880D83" w:rsidRPr="00F70DF1" w14:paraId="1AA1CFF3" w14:textId="77777777" w:rsidTr="24C7B03A">
        <w:tc>
          <w:tcPr>
            <w:tcW w:w="4672" w:type="dxa"/>
          </w:tcPr>
          <w:p w14:paraId="5EBA7677" w14:textId="2B2EBCDD" w:rsidR="00FC4FCF" w:rsidRPr="00F70DF1" w:rsidRDefault="00F12B4D" w:rsidP="24C7B03A">
            <w:pPr>
              <w:pStyle w:val="hero-text"/>
              <w:spacing w:before="0" w:beforeAutospacing="0" w:after="240" w:afterAutospacing="0" w:line="320" w:lineRule="exact"/>
              <w:rPr>
                <w:rFonts w:ascii="Arial" w:hAnsi="Arial" w:cs="Arial"/>
                <w:sz w:val="20"/>
                <w:szCs w:val="20"/>
              </w:rPr>
            </w:pPr>
            <w:r>
              <w:rPr>
                <w:noProof/>
              </w:rPr>
              <w:drawing>
                <wp:anchor distT="0" distB="0" distL="114300" distR="114300" simplePos="0" relativeHeight="251661314" behindDoc="0" locked="0" layoutInCell="1" allowOverlap="1" wp14:anchorId="5FD03D74" wp14:editId="543FB17D">
                  <wp:simplePos x="0" y="0"/>
                  <wp:positionH relativeFrom="column">
                    <wp:posOffset>66675</wp:posOffset>
                  </wp:positionH>
                  <wp:positionV relativeFrom="paragraph">
                    <wp:posOffset>1270</wp:posOffset>
                  </wp:positionV>
                  <wp:extent cx="1365250" cy="2044065"/>
                  <wp:effectExtent l="0" t="0" r="6350" b="635"/>
                  <wp:wrapTopAndBottom/>
                  <wp:docPr id="4" name="Grafik 4" descr="Ein Bild, das Person, drinnen, Wand,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drinnen, Wand, Boden enthält.&#10;&#10;Automatisch generierte Beschreibung"/>
                          <pic:cNvPicPr/>
                        </pic:nvPicPr>
                        <pic:blipFill>
                          <a:blip r:embed="rId11"/>
                          <a:stretch>
                            <a:fillRect/>
                          </a:stretch>
                        </pic:blipFill>
                        <pic:spPr>
                          <a:xfrm>
                            <a:off x="0" y="0"/>
                            <a:ext cx="1365250" cy="2044065"/>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14:paraId="325FA74C" w14:textId="625CDF6B" w:rsidR="00FC4FCF" w:rsidRPr="00FC0E85" w:rsidRDefault="00FC4FCF" w:rsidP="00FC0E85">
            <w:pPr>
              <w:tabs>
                <w:tab w:val="left" w:pos="2127"/>
              </w:tabs>
            </w:pPr>
            <w:r w:rsidRPr="043634D4">
              <w:rPr>
                <w:rFonts w:ascii="Symbol" w:eastAsia="Symbol" w:hAnsi="Symbol" w:cs="Symbol"/>
                <w:b/>
                <w:bCs/>
              </w:rPr>
              <w:t>[</w:t>
            </w:r>
            <w:r w:rsidRPr="043634D4">
              <w:rPr>
                <w:b/>
                <w:bCs/>
              </w:rPr>
              <w:t>Geberit_</w:t>
            </w:r>
            <w:r w:rsidR="008F402B" w:rsidRPr="043634D4">
              <w:rPr>
                <w:b/>
                <w:bCs/>
              </w:rPr>
              <w:t>Dusch-WC</w:t>
            </w:r>
            <w:r w:rsidRPr="043634D4">
              <w:rPr>
                <w:b/>
                <w:bCs/>
              </w:rPr>
              <w:t>_</w:t>
            </w:r>
            <w:r w:rsidR="74A3BE95" w:rsidRPr="043634D4">
              <w:rPr>
                <w:b/>
                <w:bCs/>
              </w:rPr>
              <w:t>Kinder_</w:t>
            </w:r>
            <w:r w:rsidRPr="043634D4">
              <w:rPr>
                <w:b/>
                <w:bCs/>
              </w:rPr>
              <w:t>1.jpg</w:t>
            </w:r>
            <w:r w:rsidRPr="043634D4">
              <w:rPr>
                <w:rFonts w:ascii="Symbol" w:eastAsia="Symbol" w:hAnsi="Symbol" w:cs="Symbol"/>
                <w:b/>
                <w:bCs/>
              </w:rPr>
              <w:t>]</w:t>
            </w:r>
            <w:r>
              <w:br/>
            </w:r>
            <w:r w:rsidR="35F475BE">
              <w:t xml:space="preserve">Dusch-WCs wie das </w:t>
            </w:r>
            <w:r w:rsidR="2959CD34" w:rsidRPr="043634D4">
              <w:rPr>
                <w:color w:val="000000" w:themeColor="text1"/>
              </w:rPr>
              <w:t xml:space="preserve">Geberit </w:t>
            </w:r>
            <w:proofErr w:type="spellStart"/>
            <w:r w:rsidR="2959CD34" w:rsidRPr="043634D4">
              <w:rPr>
                <w:color w:val="000000" w:themeColor="text1"/>
              </w:rPr>
              <w:t>AquaClean</w:t>
            </w:r>
            <w:proofErr w:type="spellEnd"/>
            <w:r w:rsidR="2959CD34" w:rsidRPr="043634D4">
              <w:rPr>
                <w:color w:val="000000" w:themeColor="text1"/>
              </w:rPr>
              <w:t xml:space="preserve"> </w:t>
            </w:r>
            <w:proofErr w:type="spellStart"/>
            <w:r w:rsidR="2959CD34" w:rsidRPr="043634D4">
              <w:rPr>
                <w:color w:val="000000" w:themeColor="text1"/>
              </w:rPr>
              <w:t>Mera</w:t>
            </w:r>
            <w:proofErr w:type="spellEnd"/>
            <w:r w:rsidR="2959CD34" w:rsidRPr="043634D4">
              <w:rPr>
                <w:color w:val="000000" w:themeColor="text1"/>
              </w:rPr>
              <w:t xml:space="preserve"> </w:t>
            </w:r>
            <w:proofErr w:type="spellStart"/>
            <w:r w:rsidR="2959CD34" w:rsidRPr="043634D4">
              <w:rPr>
                <w:color w:val="000000" w:themeColor="text1"/>
              </w:rPr>
              <w:t>Comfort</w:t>
            </w:r>
            <w:proofErr w:type="spellEnd"/>
            <w:r w:rsidR="7D296744" w:rsidRPr="043634D4">
              <w:rPr>
                <w:color w:val="000000" w:themeColor="text1"/>
              </w:rPr>
              <w:t xml:space="preserve"> </w:t>
            </w:r>
            <w:r w:rsidR="2959CD34" w:rsidRPr="043634D4">
              <w:rPr>
                <w:color w:val="000000" w:themeColor="text1"/>
              </w:rPr>
              <w:t>unterstütz</w:t>
            </w:r>
            <w:r w:rsidR="4C70F93E" w:rsidRPr="043634D4">
              <w:rPr>
                <w:color w:val="000000" w:themeColor="text1"/>
              </w:rPr>
              <w:t xml:space="preserve">en </w:t>
            </w:r>
            <w:r w:rsidR="2959CD34" w:rsidRPr="043634D4">
              <w:rPr>
                <w:color w:val="000000" w:themeColor="text1"/>
              </w:rPr>
              <w:t xml:space="preserve">die </w:t>
            </w:r>
            <w:r w:rsidR="50EAA230" w:rsidRPr="043634D4">
              <w:rPr>
                <w:color w:val="000000" w:themeColor="text1"/>
              </w:rPr>
              <w:t>jüngsten</w:t>
            </w:r>
            <w:r w:rsidR="2959CD34" w:rsidRPr="043634D4">
              <w:rPr>
                <w:color w:val="000000" w:themeColor="text1"/>
              </w:rPr>
              <w:t xml:space="preserve"> Familienmitglieder beim Sauber</w:t>
            </w:r>
            <w:r w:rsidR="12825377" w:rsidRPr="043634D4">
              <w:rPr>
                <w:color w:val="000000" w:themeColor="text1"/>
              </w:rPr>
              <w:t xml:space="preserve">- und </w:t>
            </w:r>
            <w:proofErr w:type="spellStart"/>
            <w:r w:rsidR="12825377" w:rsidRPr="043634D4">
              <w:rPr>
                <w:color w:val="000000" w:themeColor="text1"/>
              </w:rPr>
              <w:t>Selbst</w:t>
            </w:r>
            <w:r w:rsidR="129BFE20" w:rsidRPr="043634D4">
              <w:rPr>
                <w:color w:val="000000" w:themeColor="text1"/>
              </w:rPr>
              <w:t>st</w:t>
            </w:r>
            <w:r w:rsidR="12825377" w:rsidRPr="043634D4">
              <w:rPr>
                <w:color w:val="000000" w:themeColor="text1"/>
              </w:rPr>
              <w:t>ändig</w:t>
            </w:r>
            <w:r w:rsidR="2959CD34" w:rsidRPr="043634D4">
              <w:rPr>
                <w:color w:val="000000" w:themeColor="text1"/>
              </w:rPr>
              <w:t>werden</w:t>
            </w:r>
            <w:proofErr w:type="spellEnd"/>
            <w:r w:rsidR="2959CD34" w:rsidRPr="043634D4">
              <w:rPr>
                <w:color w:val="000000" w:themeColor="text1"/>
              </w:rPr>
              <w:t xml:space="preserve">. </w:t>
            </w:r>
            <w:r>
              <w:br/>
              <w:t>Foto: Geberit</w:t>
            </w:r>
            <w:r>
              <w:br/>
            </w:r>
          </w:p>
        </w:tc>
      </w:tr>
      <w:tr w:rsidR="00880D83" w:rsidRPr="00F70DF1" w14:paraId="1D3F2B8B" w14:textId="77777777" w:rsidTr="24C7B03A">
        <w:tc>
          <w:tcPr>
            <w:tcW w:w="4672" w:type="dxa"/>
          </w:tcPr>
          <w:p w14:paraId="4CB35FBD" w14:textId="7D37E1CC" w:rsidR="00FC4FCF" w:rsidRPr="00F70DF1" w:rsidRDefault="008F402B" w:rsidP="7275F3F6">
            <w:pPr>
              <w:pStyle w:val="hero-text"/>
              <w:spacing w:before="0" w:beforeAutospacing="0" w:after="240" w:afterAutospacing="0" w:line="320" w:lineRule="exact"/>
              <w:rPr>
                <w:rFonts w:ascii="Arial" w:hAnsi="Arial" w:cs="Arial"/>
                <w:sz w:val="20"/>
                <w:szCs w:val="20"/>
              </w:rPr>
            </w:pPr>
            <w:r>
              <w:rPr>
                <w:rFonts w:ascii="Arial" w:hAnsi="Arial" w:cs="Arial"/>
                <w:noProof/>
                <w:sz w:val="20"/>
                <w:szCs w:val="20"/>
              </w:rPr>
              <w:drawing>
                <wp:anchor distT="0" distB="0" distL="114300" distR="114300" simplePos="0" relativeHeight="251658242" behindDoc="0" locked="0" layoutInCell="1" allowOverlap="1" wp14:anchorId="3DF06E9C" wp14:editId="470C4A49">
                  <wp:simplePos x="0" y="0"/>
                  <wp:positionH relativeFrom="column">
                    <wp:posOffset>65890</wp:posOffset>
                  </wp:positionH>
                  <wp:positionV relativeFrom="paragraph">
                    <wp:posOffset>149524</wp:posOffset>
                  </wp:positionV>
                  <wp:extent cx="1365876" cy="2054764"/>
                  <wp:effectExtent l="0" t="0" r="0" b="0"/>
                  <wp:wrapTopAndBottom/>
                  <wp:docPr id="3" name="Grafik 3" descr="Ein Bild, das Person, drinnen, haltend,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drinnen, haltend, Hand enthält.&#10;&#10;Automatisch generierte Beschreibung"/>
                          <pic:cNvPicPr/>
                        </pic:nvPicPr>
                        <pic:blipFill>
                          <a:blip r:embed="rId12"/>
                          <a:stretch>
                            <a:fillRect/>
                          </a:stretch>
                        </pic:blipFill>
                        <pic:spPr>
                          <a:xfrm>
                            <a:off x="0" y="0"/>
                            <a:ext cx="1365876" cy="2054764"/>
                          </a:xfrm>
                          <a:prstGeom prst="rect">
                            <a:avLst/>
                          </a:prstGeom>
                        </pic:spPr>
                      </pic:pic>
                    </a:graphicData>
                  </a:graphic>
                  <wp14:sizeRelH relativeFrom="page">
                    <wp14:pctWidth>0</wp14:pctWidth>
                  </wp14:sizeRelH>
                  <wp14:sizeRelV relativeFrom="page">
                    <wp14:pctHeight>0</wp14:pctHeight>
                  </wp14:sizeRelV>
                </wp:anchor>
              </w:drawing>
            </w:r>
            <w:r>
              <w:br/>
            </w:r>
            <w:r>
              <w:br/>
            </w:r>
            <w:r>
              <w:lastRenderedPageBreak/>
              <w:br/>
            </w:r>
          </w:p>
        </w:tc>
        <w:tc>
          <w:tcPr>
            <w:tcW w:w="4672" w:type="dxa"/>
          </w:tcPr>
          <w:p w14:paraId="186CB3EC" w14:textId="09F47C3C" w:rsidR="00FC4FCF" w:rsidRPr="00370B4E" w:rsidRDefault="00FC4FCF" w:rsidP="00370B4E">
            <w:pPr>
              <w:tabs>
                <w:tab w:val="left" w:pos="2127"/>
              </w:tabs>
            </w:pPr>
            <w:r w:rsidRPr="043634D4">
              <w:rPr>
                <w:rFonts w:ascii="Symbol" w:eastAsia="Symbol" w:hAnsi="Symbol" w:cs="Symbol"/>
                <w:b/>
                <w:bCs/>
              </w:rPr>
              <w:lastRenderedPageBreak/>
              <w:t>[</w:t>
            </w:r>
            <w:r w:rsidRPr="043634D4">
              <w:rPr>
                <w:b/>
                <w:bCs/>
              </w:rPr>
              <w:t>Geberit</w:t>
            </w:r>
            <w:r w:rsidR="008F402B" w:rsidRPr="043634D4">
              <w:rPr>
                <w:b/>
                <w:bCs/>
              </w:rPr>
              <w:t>_Dusch-WC</w:t>
            </w:r>
            <w:r w:rsidRPr="043634D4">
              <w:rPr>
                <w:b/>
                <w:bCs/>
              </w:rPr>
              <w:t>_</w:t>
            </w:r>
            <w:r w:rsidR="09085157" w:rsidRPr="043634D4">
              <w:rPr>
                <w:b/>
                <w:bCs/>
              </w:rPr>
              <w:t>Kinder_</w:t>
            </w:r>
            <w:r w:rsidRPr="043634D4">
              <w:rPr>
                <w:b/>
                <w:bCs/>
              </w:rPr>
              <w:t>2.jpg</w:t>
            </w:r>
            <w:r w:rsidRPr="043634D4">
              <w:rPr>
                <w:rFonts w:ascii="Symbol" w:eastAsia="Symbol" w:hAnsi="Symbol" w:cs="Symbol"/>
                <w:b/>
                <w:bCs/>
              </w:rPr>
              <w:t>]</w:t>
            </w:r>
            <w:r>
              <w:br/>
            </w:r>
            <w:proofErr w:type="spellStart"/>
            <w:r w:rsidR="1DDBFD10">
              <w:t>Einfach</w:t>
            </w:r>
            <w:r w:rsidR="7E9AC9C6">
              <w:t>e</w:t>
            </w:r>
            <w:proofErr w:type="spellEnd"/>
            <w:r w:rsidR="7E9AC9C6">
              <w:t xml:space="preserve"> </w:t>
            </w:r>
            <w:r w:rsidR="1DDBFD10">
              <w:t>Handhabung dank Fernbedienung</w:t>
            </w:r>
            <w:r w:rsidR="46ADC06E">
              <w:t xml:space="preserve">: </w:t>
            </w:r>
            <w:r w:rsidR="115BEFF4">
              <w:t>Die mit dem Dusch-WC verbundene Selbständigkeit beim Toilettengang ist eine wichtige Erfahrung im Autonomieerleben von Kindern</w:t>
            </w:r>
            <w:r>
              <w:t xml:space="preserve">. </w:t>
            </w:r>
            <w:r>
              <w:br/>
              <w:t>Foto: Geberit</w:t>
            </w:r>
          </w:p>
        </w:tc>
      </w:tr>
      <w:tr w:rsidR="00880D83" w:rsidRPr="00F70DF1" w14:paraId="0B428A86" w14:textId="77777777" w:rsidTr="24C7B03A">
        <w:tc>
          <w:tcPr>
            <w:tcW w:w="4672" w:type="dxa"/>
          </w:tcPr>
          <w:p w14:paraId="1ABD7E51" w14:textId="494D82DB" w:rsidR="00FC4FCF" w:rsidRPr="00F70DF1" w:rsidRDefault="78E12F5B" w:rsidP="767E67C5">
            <w:pPr>
              <w:pStyle w:val="hero-text"/>
              <w:spacing w:before="0" w:beforeAutospacing="0" w:after="240" w:afterAutospacing="0" w:line="320" w:lineRule="exact"/>
            </w:pPr>
            <w:r>
              <w:rPr>
                <w:noProof/>
              </w:rPr>
              <w:drawing>
                <wp:anchor distT="0" distB="0" distL="114300" distR="114300" simplePos="0" relativeHeight="251660290" behindDoc="0" locked="0" layoutInCell="1" allowOverlap="1" wp14:anchorId="69832C8E" wp14:editId="23BCA776">
                  <wp:simplePos x="0" y="0"/>
                  <wp:positionH relativeFrom="column">
                    <wp:posOffset>0</wp:posOffset>
                  </wp:positionH>
                  <wp:positionV relativeFrom="paragraph">
                    <wp:posOffset>-1852930</wp:posOffset>
                  </wp:positionV>
                  <wp:extent cx="1343025" cy="2010205"/>
                  <wp:effectExtent l="0" t="0" r="3175" b="0"/>
                  <wp:wrapTopAndBottom/>
                  <wp:docPr id="1351438613" name="Picture 1351438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1343025" cy="2010205"/>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14:paraId="53FFB832" w14:textId="536EE912" w:rsidR="00FC4FCF" w:rsidRPr="007425A5" w:rsidRDefault="00FC4FCF" w:rsidP="7275F3F6">
            <w:pPr>
              <w:pStyle w:val="hero-text"/>
              <w:spacing w:before="0" w:beforeAutospacing="0" w:after="240" w:afterAutospacing="0" w:line="320" w:lineRule="exact"/>
              <w:rPr>
                <w:rFonts w:ascii="Arial" w:hAnsi="Arial" w:cs="Arial"/>
                <w:b/>
                <w:bCs/>
                <w:sz w:val="20"/>
                <w:szCs w:val="20"/>
              </w:rPr>
            </w:pPr>
            <w:r w:rsidRPr="043634D4">
              <w:rPr>
                <w:rFonts w:ascii="Symbol" w:eastAsia="Symbol" w:hAnsi="Symbol" w:cs="Symbol"/>
                <w:b/>
                <w:bCs/>
                <w:sz w:val="20"/>
                <w:szCs w:val="20"/>
              </w:rPr>
              <w:t>[</w:t>
            </w:r>
            <w:r w:rsidRPr="043634D4">
              <w:rPr>
                <w:rFonts w:ascii="Arial" w:hAnsi="Arial" w:cs="Arial"/>
                <w:b/>
                <w:bCs/>
                <w:sz w:val="20"/>
                <w:szCs w:val="20"/>
              </w:rPr>
              <w:t>Geberit_</w:t>
            </w:r>
            <w:r w:rsidR="380C667D" w:rsidRPr="043634D4">
              <w:rPr>
                <w:rFonts w:ascii="Arial" w:hAnsi="Arial" w:cs="Arial"/>
                <w:b/>
                <w:bCs/>
                <w:sz w:val="20"/>
                <w:szCs w:val="20"/>
              </w:rPr>
              <w:t xml:space="preserve"> Dusch-WC_Kind</w:t>
            </w:r>
            <w:r w:rsidR="2AB476CE" w:rsidRPr="043634D4">
              <w:rPr>
                <w:rFonts w:ascii="Arial" w:hAnsi="Arial" w:cs="Arial"/>
                <w:b/>
                <w:bCs/>
                <w:sz w:val="20"/>
                <w:szCs w:val="20"/>
              </w:rPr>
              <w:t>er</w:t>
            </w:r>
            <w:r w:rsidR="380C667D" w:rsidRPr="043634D4">
              <w:rPr>
                <w:rFonts w:ascii="Arial" w:hAnsi="Arial" w:cs="Arial"/>
                <w:b/>
                <w:bCs/>
                <w:sz w:val="20"/>
                <w:szCs w:val="20"/>
              </w:rPr>
              <w:t>_</w:t>
            </w:r>
            <w:r w:rsidR="7856819C" w:rsidRPr="043634D4">
              <w:rPr>
                <w:rFonts w:ascii="Arial" w:hAnsi="Arial" w:cs="Arial"/>
                <w:b/>
                <w:bCs/>
                <w:sz w:val="20"/>
                <w:szCs w:val="20"/>
              </w:rPr>
              <w:t>3</w:t>
            </w:r>
            <w:r w:rsidRPr="043634D4">
              <w:rPr>
                <w:rFonts w:ascii="Arial" w:hAnsi="Arial" w:cs="Arial"/>
                <w:b/>
                <w:bCs/>
                <w:sz w:val="20"/>
                <w:szCs w:val="20"/>
              </w:rPr>
              <w:t>.jpg</w:t>
            </w:r>
            <w:r w:rsidRPr="043634D4">
              <w:rPr>
                <w:rFonts w:ascii="Symbol" w:eastAsia="Symbol" w:hAnsi="Symbol" w:cs="Symbol"/>
                <w:b/>
                <w:bCs/>
                <w:sz w:val="20"/>
                <w:szCs w:val="20"/>
              </w:rPr>
              <w:t>]</w:t>
            </w:r>
            <w:r>
              <w:br/>
            </w:r>
            <w:r w:rsidR="1B04C367" w:rsidRPr="043634D4">
              <w:rPr>
                <w:rFonts w:ascii="Arial" w:hAnsi="Arial" w:cs="Arial"/>
                <w:sz w:val="20"/>
                <w:szCs w:val="20"/>
              </w:rPr>
              <w:t xml:space="preserve">Das Geberit </w:t>
            </w:r>
            <w:proofErr w:type="spellStart"/>
            <w:r w:rsidR="1B04C367" w:rsidRPr="043634D4">
              <w:rPr>
                <w:rFonts w:ascii="Arial" w:hAnsi="Arial" w:cs="Arial"/>
                <w:sz w:val="20"/>
                <w:szCs w:val="20"/>
              </w:rPr>
              <w:t>AquaClean</w:t>
            </w:r>
            <w:proofErr w:type="spellEnd"/>
            <w:r w:rsidR="1B04C367" w:rsidRPr="043634D4">
              <w:rPr>
                <w:rFonts w:ascii="Arial" w:hAnsi="Arial" w:cs="Arial"/>
                <w:sz w:val="20"/>
                <w:szCs w:val="20"/>
              </w:rPr>
              <w:t xml:space="preserve"> </w:t>
            </w:r>
            <w:proofErr w:type="spellStart"/>
            <w:r w:rsidR="1B04C367" w:rsidRPr="043634D4">
              <w:rPr>
                <w:rFonts w:ascii="Arial" w:hAnsi="Arial" w:cs="Arial"/>
                <w:sz w:val="20"/>
                <w:szCs w:val="20"/>
              </w:rPr>
              <w:t>Mera</w:t>
            </w:r>
            <w:proofErr w:type="spellEnd"/>
            <w:r w:rsidR="1B04C367" w:rsidRPr="043634D4">
              <w:rPr>
                <w:rFonts w:ascii="Arial" w:hAnsi="Arial" w:cs="Arial"/>
                <w:sz w:val="20"/>
                <w:szCs w:val="20"/>
              </w:rPr>
              <w:t xml:space="preserve"> </w:t>
            </w:r>
            <w:proofErr w:type="spellStart"/>
            <w:r w:rsidR="1B04C367" w:rsidRPr="043634D4">
              <w:rPr>
                <w:rFonts w:ascii="Arial" w:hAnsi="Arial" w:cs="Arial"/>
                <w:sz w:val="20"/>
                <w:szCs w:val="20"/>
              </w:rPr>
              <w:t>Comfort</w:t>
            </w:r>
            <w:proofErr w:type="spellEnd"/>
            <w:r w:rsidR="1B04C367" w:rsidRPr="043634D4">
              <w:rPr>
                <w:rFonts w:ascii="Arial" w:hAnsi="Arial" w:cs="Arial"/>
                <w:sz w:val="20"/>
                <w:szCs w:val="20"/>
              </w:rPr>
              <w:t xml:space="preserve"> bietet Komfort </w:t>
            </w:r>
            <w:r w:rsidR="57A66B4D" w:rsidRPr="043634D4">
              <w:rPr>
                <w:rFonts w:ascii="Arial" w:hAnsi="Arial" w:cs="Arial"/>
                <w:sz w:val="20"/>
                <w:szCs w:val="20"/>
              </w:rPr>
              <w:t xml:space="preserve">für </w:t>
            </w:r>
            <w:r w:rsidR="0D73F4C3" w:rsidRPr="043634D4">
              <w:rPr>
                <w:rFonts w:ascii="Arial" w:hAnsi="Arial" w:cs="Arial"/>
                <w:sz w:val="20"/>
                <w:szCs w:val="20"/>
              </w:rPr>
              <w:t>Groß und Klein. P</w:t>
            </w:r>
            <w:r w:rsidRPr="043634D4">
              <w:rPr>
                <w:rFonts w:ascii="Arial" w:hAnsi="Arial" w:cs="Arial"/>
                <w:sz w:val="20"/>
                <w:szCs w:val="20"/>
              </w:rPr>
              <w:t xml:space="preserve">ersönliche Einstellungen </w:t>
            </w:r>
            <w:r w:rsidR="0ED8FB41" w:rsidRPr="043634D4">
              <w:rPr>
                <w:rFonts w:ascii="Arial" w:hAnsi="Arial" w:cs="Arial"/>
                <w:sz w:val="20"/>
                <w:szCs w:val="20"/>
              </w:rPr>
              <w:t xml:space="preserve">können </w:t>
            </w:r>
            <w:r w:rsidRPr="043634D4">
              <w:rPr>
                <w:rFonts w:ascii="Arial" w:hAnsi="Arial" w:cs="Arial"/>
                <w:sz w:val="20"/>
                <w:szCs w:val="20"/>
              </w:rPr>
              <w:t>mit nur einem Knopfdruck abgerufen werden.</w:t>
            </w:r>
            <w:r>
              <w:br/>
            </w:r>
            <w:r w:rsidRPr="043634D4">
              <w:rPr>
                <w:rFonts w:ascii="Arial" w:hAnsi="Arial" w:cs="Arial"/>
                <w:sz w:val="20"/>
                <w:szCs w:val="20"/>
              </w:rPr>
              <w:t>Foto: Geberit</w:t>
            </w:r>
          </w:p>
          <w:p w14:paraId="5E991396" w14:textId="4110A85C" w:rsidR="00FC4FCF" w:rsidRPr="007425A5" w:rsidRDefault="00FC4FCF" w:rsidP="7275F3F6">
            <w:pPr>
              <w:pStyle w:val="hero-text"/>
              <w:spacing w:before="0" w:beforeAutospacing="0" w:after="240" w:afterAutospacing="0" w:line="320" w:lineRule="exact"/>
              <w:rPr>
                <w:rFonts w:ascii="Arial" w:hAnsi="Arial" w:cs="Arial"/>
                <w:sz w:val="20"/>
                <w:szCs w:val="20"/>
              </w:rPr>
            </w:pPr>
          </w:p>
          <w:p w14:paraId="72A3A6CA" w14:textId="448BC94A" w:rsidR="00FC4FCF" w:rsidRPr="007425A5" w:rsidRDefault="00FC4FCF" w:rsidP="7275F3F6">
            <w:pPr>
              <w:pStyle w:val="hero-text"/>
              <w:spacing w:before="0" w:beforeAutospacing="0" w:after="240" w:afterAutospacing="0" w:line="320" w:lineRule="exact"/>
              <w:rPr>
                <w:rFonts w:ascii="Arial" w:hAnsi="Arial" w:cs="Arial"/>
                <w:sz w:val="20"/>
                <w:szCs w:val="20"/>
              </w:rPr>
            </w:pPr>
          </w:p>
        </w:tc>
      </w:tr>
      <w:tr w:rsidR="00880D83" w14:paraId="2B45207C" w14:textId="77777777" w:rsidTr="24C7B03A">
        <w:tc>
          <w:tcPr>
            <w:tcW w:w="4672" w:type="dxa"/>
          </w:tcPr>
          <w:p w14:paraId="13217E2B" w14:textId="4545A1DD" w:rsidR="1E89EA62" w:rsidRDefault="1E89EA62" w:rsidP="7275F3F6">
            <w:pPr>
              <w:pStyle w:val="hero-text"/>
              <w:spacing w:line="320" w:lineRule="exact"/>
              <w:rPr>
                <w:rFonts w:ascii="Arial" w:hAnsi="Arial" w:cs="Arial"/>
                <w:sz w:val="20"/>
                <w:szCs w:val="20"/>
                <w:highlight w:val="yellow"/>
              </w:rPr>
            </w:pPr>
            <w:r>
              <w:rPr>
                <w:noProof/>
              </w:rPr>
              <w:drawing>
                <wp:anchor distT="0" distB="0" distL="114300" distR="114300" simplePos="0" relativeHeight="251659266" behindDoc="0" locked="0" layoutInCell="1" allowOverlap="1" wp14:anchorId="646B72AF" wp14:editId="7B4BDE5B">
                  <wp:simplePos x="0" y="0"/>
                  <wp:positionH relativeFrom="column">
                    <wp:posOffset>0</wp:posOffset>
                  </wp:positionH>
                  <wp:positionV relativeFrom="paragraph">
                    <wp:posOffset>-1000125</wp:posOffset>
                  </wp:positionV>
                  <wp:extent cx="2066640" cy="1162050"/>
                  <wp:effectExtent l="0" t="0" r="3810" b="0"/>
                  <wp:wrapTopAndBottom/>
                  <wp:docPr id="497992959" name="Picture 497992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2066640" cy="1162050"/>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14:paraId="2BA0E48F" w14:textId="364E3323" w:rsidR="7275F3F6" w:rsidRPr="00026A92" w:rsidRDefault="741F8C73" w:rsidP="00026A92">
            <w:pPr>
              <w:tabs>
                <w:tab w:val="left" w:pos="2127"/>
              </w:tabs>
              <w:rPr>
                <w:color w:val="000000" w:themeColor="text1"/>
              </w:rPr>
            </w:pPr>
            <w:r w:rsidRPr="043634D4">
              <w:rPr>
                <w:rFonts w:ascii="Symbol" w:eastAsia="Symbol" w:hAnsi="Symbol" w:cs="Symbol"/>
                <w:b/>
                <w:bCs/>
              </w:rPr>
              <w:t>[</w:t>
            </w:r>
            <w:r w:rsidRPr="043634D4">
              <w:rPr>
                <w:b/>
                <w:bCs/>
              </w:rPr>
              <w:t>Geberit_Dusch-WC_Kinder_4.jpg</w:t>
            </w:r>
            <w:r w:rsidRPr="043634D4">
              <w:rPr>
                <w:rFonts w:ascii="Symbol" w:eastAsia="Symbol" w:hAnsi="Symbol" w:cs="Symbol"/>
                <w:b/>
                <w:bCs/>
              </w:rPr>
              <w:t>]</w:t>
            </w:r>
            <w:r w:rsidR="1F712105">
              <w:br/>
            </w:r>
            <w:r w:rsidR="5B7759DF" w:rsidRPr="043634D4">
              <w:t xml:space="preserve">Hygiene kinderleicht: Die </w:t>
            </w:r>
            <w:proofErr w:type="spellStart"/>
            <w:r w:rsidR="5B7759DF" w:rsidRPr="043634D4">
              <w:t>WhirlSpray</w:t>
            </w:r>
            <w:proofErr w:type="spellEnd"/>
            <w:r w:rsidR="5B7759DF" w:rsidRPr="043634D4">
              <w:t xml:space="preserve">-Duschtechnologie reinigt den Po nach dem Toilettengang sanft per Knopfdruck mit körperwarmem Wasser. </w:t>
            </w:r>
            <w:r w:rsidR="1F712105">
              <w:br/>
            </w:r>
            <w:r>
              <w:t>Foto: Geberit</w:t>
            </w:r>
          </w:p>
        </w:tc>
      </w:tr>
      <w:tr w:rsidR="00880D83" w:rsidRPr="00F70DF1" w14:paraId="76290504" w14:textId="77777777" w:rsidTr="24C7B03A">
        <w:tc>
          <w:tcPr>
            <w:tcW w:w="4672" w:type="dxa"/>
          </w:tcPr>
          <w:p w14:paraId="4D62FAEA" w14:textId="15925F39" w:rsidR="00FC4FCF" w:rsidRPr="00F70DF1" w:rsidRDefault="00880D83" w:rsidP="7275F3F6">
            <w:pPr>
              <w:pStyle w:val="hero-text"/>
              <w:spacing w:before="0" w:beforeAutospacing="0" w:after="240" w:afterAutospacing="0" w:line="320" w:lineRule="exact"/>
              <w:rPr>
                <w:rFonts w:ascii="Arial" w:hAnsi="Arial" w:cs="Arial"/>
                <w:sz w:val="20"/>
                <w:szCs w:val="20"/>
              </w:rPr>
            </w:pPr>
            <w:r>
              <w:rPr>
                <w:rFonts w:ascii="Arial" w:hAnsi="Arial" w:cs="Arial"/>
                <w:noProof/>
                <w:sz w:val="20"/>
                <w:szCs w:val="20"/>
              </w:rPr>
              <w:drawing>
                <wp:anchor distT="0" distB="0" distL="114300" distR="114300" simplePos="0" relativeHeight="251663362" behindDoc="0" locked="0" layoutInCell="1" allowOverlap="1" wp14:anchorId="2B5BBE69" wp14:editId="44AF81AC">
                  <wp:simplePos x="0" y="0"/>
                  <wp:positionH relativeFrom="column">
                    <wp:posOffset>-3810</wp:posOffset>
                  </wp:positionH>
                  <wp:positionV relativeFrom="paragraph">
                    <wp:posOffset>-1852295</wp:posOffset>
                  </wp:positionV>
                  <wp:extent cx="1342159" cy="2013239"/>
                  <wp:effectExtent l="0" t="0" r="4445" b="0"/>
                  <wp:wrapTopAndBottom/>
                  <wp:docPr id="5" name="Grafik 5" descr="Ein Bild, das drinnen, Wand,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Wand, Boden enthält.&#10;&#10;Automatisch generierte Beschreibung"/>
                          <pic:cNvPicPr/>
                        </pic:nvPicPr>
                        <pic:blipFill>
                          <a:blip r:embed="rId15"/>
                          <a:stretch>
                            <a:fillRect/>
                          </a:stretch>
                        </pic:blipFill>
                        <pic:spPr>
                          <a:xfrm>
                            <a:off x="0" y="0"/>
                            <a:ext cx="1342159" cy="2013239"/>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14:paraId="770F71CF" w14:textId="77777777" w:rsidR="00C5248A" w:rsidRDefault="00FC4FCF" w:rsidP="00C5248A">
            <w:pPr>
              <w:tabs>
                <w:tab w:val="left" w:pos="2127"/>
              </w:tabs>
              <w:spacing w:after="0"/>
              <w:rPr>
                <w:color w:val="000000" w:themeColor="text1"/>
              </w:rPr>
            </w:pPr>
            <w:r w:rsidRPr="43CB6E89">
              <w:rPr>
                <w:rFonts w:ascii="Symbol" w:eastAsia="Symbol" w:hAnsi="Symbol" w:cs="Symbol"/>
                <w:b/>
                <w:bCs/>
              </w:rPr>
              <w:t>[</w:t>
            </w:r>
            <w:r w:rsidRPr="43CB6E89">
              <w:rPr>
                <w:b/>
                <w:bCs/>
              </w:rPr>
              <w:t>Geberit_</w:t>
            </w:r>
            <w:r w:rsidR="10AE5B98" w:rsidRPr="43CB6E89">
              <w:rPr>
                <w:b/>
                <w:bCs/>
              </w:rPr>
              <w:t>Dusch-WC_Kind</w:t>
            </w:r>
            <w:r w:rsidR="09E187C5" w:rsidRPr="43CB6E89">
              <w:rPr>
                <w:b/>
                <w:bCs/>
              </w:rPr>
              <w:t>er</w:t>
            </w:r>
            <w:r w:rsidR="3726E03C" w:rsidRPr="43CB6E89">
              <w:rPr>
                <w:b/>
                <w:bCs/>
              </w:rPr>
              <w:t>_</w:t>
            </w:r>
            <w:r w:rsidR="2E0340E7" w:rsidRPr="43CB6E89">
              <w:rPr>
                <w:b/>
                <w:bCs/>
              </w:rPr>
              <w:t>5</w:t>
            </w:r>
            <w:r w:rsidRPr="43CB6E89">
              <w:rPr>
                <w:b/>
                <w:bCs/>
              </w:rPr>
              <w:t>.jpg</w:t>
            </w:r>
            <w:r w:rsidRPr="43CB6E89">
              <w:rPr>
                <w:rFonts w:ascii="Symbol" w:eastAsia="Symbol" w:hAnsi="Symbol" w:cs="Symbol"/>
                <w:b/>
                <w:bCs/>
              </w:rPr>
              <w:t>]</w:t>
            </w:r>
            <w:r>
              <w:br/>
            </w:r>
            <w:r w:rsidR="25A7E0FF" w:rsidRPr="43CB6E89">
              <w:rPr>
                <w:color w:val="000000" w:themeColor="text1"/>
              </w:rPr>
              <w:t>Das Orientierungslicht weist nachts d</w:t>
            </w:r>
            <w:r w:rsidR="00C32EBC">
              <w:rPr>
                <w:color w:val="000000" w:themeColor="text1"/>
              </w:rPr>
              <w:t xml:space="preserve">en Weg </w:t>
            </w:r>
            <w:r w:rsidR="25A7E0FF" w:rsidRPr="43CB6E89">
              <w:rPr>
                <w:color w:val="000000" w:themeColor="text1"/>
              </w:rPr>
              <w:t>zum Dusch-WC</w:t>
            </w:r>
            <w:r w:rsidR="6CB11626" w:rsidRPr="43CB6E89">
              <w:rPr>
                <w:color w:val="000000" w:themeColor="text1"/>
              </w:rPr>
              <w:t>, ohne dass die Kleine</w:t>
            </w:r>
            <w:r w:rsidR="00C32EBC">
              <w:rPr>
                <w:color w:val="000000" w:themeColor="text1"/>
              </w:rPr>
              <w:t>n</w:t>
            </w:r>
            <w:r w:rsidR="6CB11626" w:rsidRPr="43CB6E89">
              <w:rPr>
                <w:color w:val="000000" w:themeColor="text1"/>
              </w:rPr>
              <w:t xml:space="preserve"> komplett aus dem S</w:t>
            </w:r>
            <w:r w:rsidR="00C32EBC">
              <w:rPr>
                <w:color w:val="000000" w:themeColor="text1"/>
              </w:rPr>
              <w:t>c</w:t>
            </w:r>
            <w:r w:rsidR="6CB11626" w:rsidRPr="43CB6E89">
              <w:rPr>
                <w:color w:val="000000" w:themeColor="text1"/>
              </w:rPr>
              <w:t>hlaf gerissen werden</w:t>
            </w:r>
            <w:r w:rsidR="25A7E0FF" w:rsidRPr="43CB6E89">
              <w:rPr>
                <w:color w:val="000000" w:themeColor="text1"/>
              </w:rPr>
              <w:t>.</w:t>
            </w:r>
          </w:p>
          <w:p w14:paraId="3403AA3C" w14:textId="0517A487" w:rsidR="00FC4FCF" w:rsidRPr="00370B4E" w:rsidRDefault="00FC4FCF" w:rsidP="00C5248A">
            <w:pPr>
              <w:tabs>
                <w:tab w:val="left" w:pos="2127"/>
              </w:tabs>
              <w:spacing w:after="0"/>
              <w:rPr>
                <w:color w:val="000000" w:themeColor="text1"/>
              </w:rPr>
            </w:pPr>
            <w:r>
              <w:t>Foto: Geberit</w:t>
            </w:r>
          </w:p>
          <w:p w14:paraId="6940CDEE" w14:textId="752B0B45" w:rsidR="00FC4FCF" w:rsidRPr="00370B4E" w:rsidRDefault="00FC4FCF" w:rsidP="7275F3F6">
            <w:pPr>
              <w:tabs>
                <w:tab w:val="left" w:pos="2127"/>
              </w:tabs>
            </w:pPr>
            <w:r>
              <w:br/>
            </w:r>
          </w:p>
        </w:tc>
      </w:tr>
      <w:tr w:rsidR="00880D83" w14:paraId="54D4DF6E" w14:textId="77777777" w:rsidTr="24C7B03A">
        <w:tc>
          <w:tcPr>
            <w:tcW w:w="4672" w:type="dxa"/>
          </w:tcPr>
          <w:p w14:paraId="15BE169A" w14:textId="06870679" w:rsidR="57414313" w:rsidRDefault="57414313" w:rsidP="7275F3F6">
            <w:pPr>
              <w:pStyle w:val="hero-text"/>
              <w:spacing w:line="320" w:lineRule="exact"/>
              <w:rPr>
                <w:rFonts w:ascii="Arial" w:hAnsi="Arial" w:cs="Arial"/>
                <w:sz w:val="20"/>
                <w:szCs w:val="20"/>
              </w:rPr>
            </w:pPr>
            <w:r>
              <w:rPr>
                <w:noProof/>
              </w:rPr>
              <w:lastRenderedPageBreak/>
              <w:drawing>
                <wp:anchor distT="0" distB="0" distL="114300" distR="114300" simplePos="0" relativeHeight="251662338" behindDoc="0" locked="0" layoutInCell="1" allowOverlap="1" wp14:anchorId="6964C782" wp14:editId="42C7A6EC">
                  <wp:simplePos x="0" y="0"/>
                  <wp:positionH relativeFrom="column">
                    <wp:posOffset>3810</wp:posOffset>
                  </wp:positionH>
                  <wp:positionV relativeFrom="paragraph">
                    <wp:posOffset>-1033145</wp:posOffset>
                  </wp:positionV>
                  <wp:extent cx="2116800" cy="1191600"/>
                  <wp:effectExtent l="0" t="0" r="4445" b="2540"/>
                  <wp:wrapTopAndBottom/>
                  <wp:docPr id="1135058302" name="Picture 1135058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16800" cy="11916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7235DA6A" w14:textId="49F884CD" w:rsidR="3B2BB777" w:rsidRDefault="3B2BB777" w:rsidP="7275F3F6">
            <w:pPr>
              <w:tabs>
                <w:tab w:val="left" w:pos="2127"/>
              </w:tabs>
              <w:rPr>
                <w:color w:val="000000" w:themeColor="text1"/>
              </w:rPr>
            </w:pPr>
            <w:r w:rsidRPr="7275F3F6">
              <w:rPr>
                <w:rFonts w:ascii="Symbol" w:eastAsia="Symbol" w:hAnsi="Symbol" w:cs="Symbol"/>
                <w:b/>
                <w:bCs/>
              </w:rPr>
              <w:t>[</w:t>
            </w:r>
            <w:r w:rsidRPr="7275F3F6">
              <w:rPr>
                <w:b/>
                <w:bCs/>
              </w:rPr>
              <w:t>Geberit_Dusch-WC_Kinder_</w:t>
            </w:r>
            <w:r w:rsidR="34A255ED" w:rsidRPr="7275F3F6">
              <w:rPr>
                <w:b/>
                <w:bCs/>
              </w:rPr>
              <w:t>6</w:t>
            </w:r>
            <w:r w:rsidRPr="7275F3F6">
              <w:rPr>
                <w:b/>
                <w:bCs/>
              </w:rPr>
              <w:t>.jpg</w:t>
            </w:r>
            <w:r w:rsidRPr="7275F3F6">
              <w:rPr>
                <w:rFonts w:ascii="Symbol" w:eastAsia="Symbol" w:hAnsi="Symbol" w:cs="Symbol"/>
                <w:b/>
                <w:bCs/>
              </w:rPr>
              <w:t>]</w:t>
            </w:r>
            <w:r>
              <w:br/>
            </w:r>
            <w:r w:rsidRPr="7275F3F6">
              <w:rPr>
                <w:color w:val="000000" w:themeColor="text1"/>
              </w:rPr>
              <w:t xml:space="preserve">Nach dem Toilettengang spült die </w:t>
            </w:r>
            <w:proofErr w:type="spellStart"/>
            <w:r w:rsidRPr="7275F3F6">
              <w:rPr>
                <w:color w:val="000000" w:themeColor="text1"/>
              </w:rPr>
              <w:t>TurboFlush</w:t>
            </w:r>
            <w:proofErr w:type="spellEnd"/>
            <w:r w:rsidRPr="7275F3F6">
              <w:rPr>
                <w:color w:val="000000" w:themeColor="text1"/>
              </w:rPr>
              <w:t>-Spültechnik die spülrandlose WC-Keramik gründlich aus. Die Familientoilette ist daher immer leicht zu reinigen.</w:t>
            </w:r>
            <w:r>
              <w:br/>
              <w:t>Foto: Geberit</w:t>
            </w:r>
          </w:p>
          <w:p w14:paraId="421E0EB5" w14:textId="7D35443E" w:rsidR="7275F3F6" w:rsidRDefault="7275F3F6" w:rsidP="7275F3F6">
            <w:pPr>
              <w:rPr>
                <w:rFonts w:ascii="Symbol" w:eastAsia="Symbol" w:hAnsi="Symbol" w:cs="Symbol"/>
                <w:b/>
                <w:bCs/>
              </w:rPr>
            </w:pPr>
          </w:p>
        </w:tc>
      </w:tr>
    </w:tbl>
    <w:p w14:paraId="6516B8F9" w14:textId="5950F624" w:rsidR="00FC4FCF" w:rsidRDefault="00FC4FCF" w:rsidP="0C6355D2">
      <w:pPr>
        <w:spacing w:after="0" w:line="240" w:lineRule="auto"/>
        <w:rPr>
          <w:rStyle w:val="Fett"/>
          <w:b/>
          <w:bCs/>
        </w:rPr>
      </w:pPr>
    </w:p>
    <w:p w14:paraId="5BC5E912" w14:textId="53BCDE9E" w:rsidR="00FC4FCF" w:rsidRDefault="00FC4FCF" w:rsidP="0C6355D2">
      <w:pPr>
        <w:spacing w:after="0" w:line="240" w:lineRule="auto"/>
        <w:rPr>
          <w:rStyle w:val="Fett"/>
          <w:b/>
          <w:bCs/>
        </w:rPr>
      </w:pPr>
    </w:p>
    <w:p w14:paraId="32B2EA99" w14:textId="0847CA80" w:rsidR="008D397A" w:rsidRPr="00CC6242" w:rsidRDefault="00CC6242" w:rsidP="0C6355D2">
      <w:pPr>
        <w:spacing w:after="0" w:line="240" w:lineRule="auto"/>
        <w:rPr>
          <w:rStyle w:val="Fett"/>
          <w:b/>
          <w:bCs/>
        </w:rPr>
      </w:pPr>
      <w:r w:rsidRPr="0C6355D2">
        <w:rPr>
          <w:rStyle w:val="Fett"/>
          <w:b/>
          <w:bCs/>
        </w:rPr>
        <w:t>Weitere Auskünfte erteilt:</w:t>
      </w:r>
    </w:p>
    <w:p w14:paraId="63280DF3" w14:textId="56B94ECD" w:rsidR="00F02A16" w:rsidRPr="00CC6242" w:rsidRDefault="00CC6242" w:rsidP="00C24661">
      <w:pPr>
        <w:pStyle w:val="Boilerpatebold"/>
        <w:rPr>
          <w:rStyle w:val="Fett"/>
          <w:b/>
        </w:rPr>
      </w:pPr>
      <w:proofErr w:type="spellStart"/>
      <w:r w:rsidRPr="00CC6242">
        <w:rPr>
          <w:rStyle w:val="Fett"/>
          <w:lang w:val="fr-CH"/>
        </w:rPr>
        <w:t>Ansel</w:t>
      </w:r>
      <w:proofErr w:type="spellEnd"/>
      <w:r w:rsidRPr="00CC6242">
        <w:rPr>
          <w:rStyle w:val="Fett"/>
          <w:lang w:val="fr-CH"/>
        </w:rPr>
        <w:t xml:space="preserve"> &amp; </w:t>
      </w:r>
      <w:proofErr w:type="spellStart"/>
      <w:r w:rsidRPr="00CC6242">
        <w:rPr>
          <w:rStyle w:val="Fett"/>
          <w:lang w:val="fr-CH"/>
        </w:rPr>
        <w:t>Möllers</w:t>
      </w:r>
      <w:proofErr w:type="spellEnd"/>
      <w:r w:rsidRPr="00CC6242">
        <w:rPr>
          <w:rStyle w:val="Fett"/>
          <w:lang w:val="fr-CH"/>
        </w:rPr>
        <w:t xml:space="preserve"> </w:t>
      </w:r>
      <w:proofErr w:type="spellStart"/>
      <w:r w:rsidRPr="00CC6242">
        <w:rPr>
          <w:rStyle w:val="Fett"/>
          <w:lang w:val="fr-CH"/>
        </w:rPr>
        <w:t>GmbH</w:t>
      </w:r>
      <w:proofErr w:type="spellEnd"/>
      <w:r w:rsidR="00055A5C" w:rsidRPr="00CC6242">
        <w:rPr>
          <w:rStyle w:val="Fett"/>
          <w:lang w:val="fr-CH"/>
        </w:rPr>
        <w:br/>
      </w:r>
      <w:proofErr w:type="spellStart"/>
      <w:r w:rsidRPr="00CC6242">
        <w:rPr>
          <w:rStyle w:val="Fett"/>
          <w:lang w:val="fr-CH"/>
        </w:rPr>
        <w:t>König</w:t>
      </w:r>
      <w:proofErr w:type="spellEnd"/>
      <w:r w:rsidRPr="00CC6242">
        <w:rPr>
          <w:rStyle w:val="Fett"/>
          <w:lang w:val="fr-CH"/>
        </w:rPr>
        <w:t>-Karl-</w:t>
      </w:r>
      <w:proofErr w:type="spellStart"/>
      <w:r w:rsidRPr="00CC6242">
        <w:rPr>
          <w:rStyle w:val="Fett"/>
          <w:lang w:val="fr-CH"/>
        </w:rPr>
        <w:t>Straße</w:t>
      </w:r>
      <w:proofErr w:type="spellEnd"/>
      <w:r w:rsidRPr="00CC6242">
        <w:rPr>
          <w:rStyle w:val="Fett"/>
          <w:lang w:val="fr-CH"/>
        </w:rPr>
        <w:t xml:space="preserve"> 10, 70372 Stuttgart</w:t>
      </w:r>
      <w:r w:rsidR="00AB7E1B" w:rsidRPr="00CC6242">
        <w:rPr>
          <w:rStyle w:val="Fett"/>
          <w:lang w:val="fr-CH"/>
        </w:rPr>
        <w:br/>
      </w:r>
      <w:r w:rsidR="001E11C9">
        <w:rPr>
          <w:rStyle w:val="Fett"/>
          <w:lang w:val="fr-CH"/>
        </w:rPr>
        <w:t>Yvonne K. Dick, Mona Fischer</w:t>
      </w:r>
      <w:r w:rsidR="00405E02">
        <w:rPr>
          <w:rStyle w:val="Fett"/>
          <w:lang w:val="fr-CH"/>
        </w:rPr>
        <w:t xml:space="preserve"> </w:t>
      </w:r>
      <w:r w:rsidR="007237F6">
        <w:rPr>
          <w:rStyle w:val="Fett"/>
          <w:lang w:val="fr-CH"/>
        </w:rPr>
        <w:t xml:space="preserve"> </w:t>
      </w:r>
      <w:r w:rsidR="00AB7E1B" w:rsidRPr="00CC6242">
        <w:rPr>
          <w:rStyle w:val="Fett"/>
          <w:lang w:val="fr-CH"/>
        </w:rPr>
        <w:br/>
        <w:t xml:space="preserve">Tel. </w:t>
      </w:r>
      <w:r w:rsidR="00AB7E1B" w:rsidRPr="00CC6242">
        <w:rPr>
          <w:rStyle w:val="Fett"/>
        </w:rPr>
        <w:t>+4</w:t>
      </w:r>
      <w:r w:rsidRPr="00CC6242">
        <w:rPr>
          <w:rStyle w:val="Fett"/>
        </w:rPr>
        <w:t>9</w:t>
      </w:r>
      <w:r w:rsidR="00AB7E1B" w:rsidRPr="00CC6242">
        <w:rPr>
          <w:rStyle w:val="Fett"/>
        </w:rPr>
        <w:t xml:space="preserve"> (0)</w:t>
      </w:r>
      <w:r w:rsidRPr="00CC6242">
        <w:rPr>
          <w:rStyle w:val="Fett"/>
        </w:rPr>
        <w:t>711 92545-</w:t>
      </w:r>
      <w:r w:rsidR="00A558CD">
        <w:rPr>
          <w:rStyle w:val="Fett"/>
        </w:rPr>
        <w:t>2</w:t>
      </w:r>
      <w:r w:rsidR="001E11C9">
        <w:rPr>
          <w:rStyle w:val="Fett"/>
        </w:rPr>
        <w:t>2</w:t>
      </w:r>
    </w:p>
    <w:p w14:paraId="740EE9C4" w14:textId="1C2D9609" w:rsidR="00CC6242" w:rsidRPr="001E11C9" w:rsidRDefault="00CC6242" w:rsidP="00C24661">
      <w:pPr>
        <w:pStyle w:val="Boilerpatebold"/>
        <w:rPr>
          <w:rStyle w:val="Fett"/>
          <w:b/>
        </w:rPr>
      </w:pPr>
      <w:r w:rsidRPr="001E11C9">
        <w:rPr>
          <w:rStyle w:val="Fett"/>
        </w:rPr>
        <w:t xml:space="preserve">Mail: </w:t>
      </w:r>
      <w:r w:rsidR="001E11C9">
        <w:rPr>
          <w:rStyle w:val="Fett"/>
        </w:rPr>
        <w:t>y.dick</w:t>
      </w:r>
      <w:r w:rsidRPr="001E11C9">
        <w:rPr>
          <w:rStyle w:val="Fett"/>
        </w:rPr>
        <w:t xml:space="preserve">@anselmoellers.de </w:t>
      </w:r>
    </w:p>
    <w:p w14:paraId="32AA1E14" w14:textId="77777777" w:rsidR="00055A5C" w:rsidRPr="001E11C9" w:rsidRDefault="00055A5C" w:rsidP="00C24661">
      <w:pPr>
        <w:pStyle w:val="Boilerpatebold"/>
        <w:rPr>
          <w:rStyle w:val="Fett"/>
          <w:b/>
          <w:highlight w:val="yellow"/>
        </w:rPr>
      </w:pPr>
    </w:p>
    <w:p w14:paraId="3BDBBA65" w14:textId="77777777" w:rsidR="00461BAF" w:rsidRPr="001E11C9" w:rsidRDefault="00461BAF" w:rsidP="00C24661">
      <w:pPr>
        <w:pStyle w:val="Boilerpatebold"/>
        <w:rPr>
          <w:rStyle w:val="Fett"/>
        </w:rPr>
      </w:pPr>
    </w:p>
    <w:p w14:paraId="2E6F86BD" w14:textId="072FA14A" w:rsidR="00405E02" w:rsidRPr="00405E02" w:rsidRDefault="00E21ED3" w:rsidP="00C24661">
      <w:pPr>
        <w:pStyle w:val="Boilerpatebold"/>
        <w:rPr>
          <w:b/>
        </w:rPr>
      </w:pPr>
      <w:r w:rsidRPr="00E21ED3">
        <w:rPr>
          <w:rStyle w:val="Fett"/>
          <w:b/>
          <w:bCs w:val="0"/>
        </w:rPr>
        <w:t>Über Geberit</w:t>
      </w:r>
      <w:r w:rsidR="00405E02">
        <w:rPr>
          <w:rStyle w:val="Fett"/>
          <w:b/>
          <w:bCs w:val="0"/>
        </w:rPr>
        <w:br/>
      </w:r>
      <w:r w:rsidR="00405E02" w:rsidRPr="3B33FB86">
        <w:rPr>
          <w:rStyle w:val="normaltextrun"/>
          <w:rFonts w:eastAsia="Arial"/>
          <w:sz w:val="16"/>
          <w:szCs w:val="16"/>
          <w:lang w:val="de-CH"/>
        </w:rPr>
        <w:t xml:space="preserve">Die weltweit tätige Geberit Gruppe ist europäischer Marktführer für Sanitärprodukte. Geberit verfügt in den meisten Ländern Europas </w:t>
      </w:r>
      <w:proofErr w:type="gramStart"/>
      <w:r w:rsidR="00405E02" w:rsidRPr="3B33FB86">
        <w:rPr>
          <w:rStyle w:val="normaltextrun"/>
          <w:rFonts w:eastAsia="Arial"/>
          <w:sz w:val="16"/>
          <w:szCs w:val="16"/>
          <w:lang w:val="de-CH"/>
        </w:rPr>
        <w:t>über eine starke lokale Präsenz</w:t>
      </w:r>
      <w:proofErr w:type="gramEnd"/>
      <w:r w:rsidR="00405E02" w:rsidRPr="3B33FB86">
        <w:rPr>
          <w:rStyle w:val="normaltextrun"/>
          <w:rFonts w:eastAsia="Arial"/>
          <w:sz w:val="16"/>
          <w:szCs w:val="16"/>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r w:rsidR="00405E02" w:rsidRPr="00F437EA">
        <w:rPr>
          <w:rStyle w:val="eop"/>
          <w:rFonts w:eastAsia="Arial"/>
          <w:sz w:val="16"/>
          <w:szCs w:val="16"/>
        </w:rPr>
        <w:t> </w:t>
      </w:r>
    </w:p>
    <w:p w14:paraId="3CE0C437" w14:textId="7B02B6F0" w:rsidR="002A205D" w:rsidRDefault="002A205D" w:rsidP="00696D99">
      <w:pPr>
        <w:kinsoku w:val="0"/>
        <w:overflowPunct w:val="0"/>
        <w:spacing w:before="2" w:line="276" w:lineRule="auto"/>
        <w:textAlignment w:val="baseline"/>
        <w:rPr>
          <w:b/>
        </w:rPr>
      </w:pPr>
    </w:p>
    <w:p w14:paraId="2CA926DE" w14:textId="6CBB52EE" w:rsidR="003E7301" w:rsidRDefault="003E7301" w:rsidP="00696D99">
      <w:pPr>
        <w:kinsoku w:val="0"/>
        <w:overflowPunct w:val="0"/>
        <w:spacing w:before="2" w:line="276" w:lineRule="auto"/>
        <w:textAlignment w:val="baseline"/>
        <w:rPr>
          <w:b/>
        </w:rPr>
      </w:pPr>
    </w:p>
    <w:sectPr w:rsidR="003E7301" w:rsidSect="00302B73">
      <w:headerReference w:type="default" r:id="rId17"/>
      <w:footerReference w:type="default" r:id="rId18"/>
      <w:headerReference w:type="first" r:id="rId19"/>
      <w:pgSz w:w="11906" w:h="16838"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4BDF6B" w14:textId="77777777" w:rsidR="00B524D7" w:rsidRDefault="00B524D7" w:rsidP="00C0638B">
      <w:r>
        <w:separator/>
      </w:r>
    </w:p>
  </w:endnote>
  <w:endnote w:type="continuationSeparator" w:id="0">
    <w:p w14:paraId="064ABF94" w14:textId="77777777" w:rsidR="00B524D7" w:rsidRDefault="00B524D7" w:rsidP="00C0638B">
      <w:r>
        <w:continuationSeparator/>
      </w:r>
    </w:p>
  </w:endnote>
  <w:endnote w:type="continuationNotice" w:id="1">
    <w:p w14:paraId="47AC4FBC" w14:textId="77777777" w:rsidR="00B524D7" w:rsidRDefault="00B524D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2A0800A1" w:rsidR="005E7AE1" w:rsidRDefault="005E7AE1" w:rsidP="00C0638B">
    <w:pPr>
      <w:pStyle w:val="Fuzeile"/>
    </w:pPr>
    <w:r>
      <w:rPr>
        <w:snapToGrid w:val="0"/>
        <w:color w:val="2B579A"/>
        <w:shd w:val="clear" w:color="auto" w:fill="E6E6E6"/>
      </w:rPr>
      <w:fldChar w:fldCharType="begin"/>
    </w:r>
    <w:r>
      <w:rPr>
        <w:snapToGrid w:val="0"/>
      </w:rPr>
      <w:instrText xml:space="preserve"> PAGE </w:instrText>
    </w:r>
    <w:r>
      <w:rPr>
        <w:snapToGrid w:val="0"/>
        <w:color w:val="2B579A"/>
        <w:shd w:val="clear" w:color="auto" w:fill="E6E6E6"/>
      </w:rPr>
      <w:fldChar w:fldCharType="separate"/>
    </w:r>
    <w:r w:rsidR="00783641">
      <w:rPr>
        <w:noProof/>
        <w:snapToGrid w:val="0"/>
      </w:rPr>
      <w:t>4</w:t>
    </w:r>
    <w:r>
      <w:rPr>
        <w:snapToGrid w:val="0"/>
        <w:color w:val="2B579A"/>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965025" w14:textId="77777777" w:rsidR="00B524D7" w:rsidRDefault="00B524D7" w:rsidP="00C0638B">
      <w:r>
        <w:separator/>
      </w:r>
    </w:p>
  </w:footnote>
  <w:footnote w:type="continuationSeparator" w:id="0">
    <w:p w14:paraId="3CD89A73" w14:textId="77777777" w:rsidR="00B524D7" w:rsidRDefault="00B524D7" w:rsidP="00C0638B">
      <w:r>
        <w:continuationSeparator/>
      </w:r>
    </w:p>
  </w:footnote>
  <w:footnote w:type="continuationNotice" w:id="1">
    <w:p w14:paraId="000D3FEE" w14:textId="77777777" w:rsidR="00B524D7" w:rsidRDefault="00B524D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5E7AE1" w:rsidRDefault="0C6355D2" w:rsidP="00C0638B">
    <w:pPr>
      <w:pStyle w:val="Kopfzeile"/>
    </w:pPr>
    <w:r>
      <w:t>MEDIA RELEASE</w:t>
    </w:r>
    <w:r>
      <w:rPr>
        <w:noProof/>
      </w:rPr>
      <w:t xml:space="preserve"> </w:t>
    </w:r>
    <w:r w:rsidR="005E7AE1">
      <w:rPr>
        <w:noProof/>
        <w:color w:val="2B579A"/>
        <w:shd w:val="clear" w:color="auto" w:fill="E6E6E6"/>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5E7AE1" w:rsidRDefault="005E7AE1" w:rsidP="00C0638B">
    <w:pPr>
      <w:pStyle w:val="Kopfzeile"/>
    </w:pPr>
  </w:p>
  <w:p w14:paraId="3939F970" w14:textId="77777777" w:rsidR="005E7AE1" w:rsidRDefault="005E7AE1" w:rsidP="00C0638B">
    <w:pPr>
      <w:pStyle w:val="Kopfzeile"/>
    </w:pPr>
  </w:p>
  <w:p w14:paraId="1D10099C" w14:textId="77777777" w:rsidR="005E7AE1" w:rsidRDefault="005E7AE1" w:rsidP="00C0638B">
    <w:pPr>
      <w:pStyle w:val="Kopfzeile"/>
    </w:pPr>
  </w:p>
  <w:p w14:paraId="6BA002F4" w14:textId="77777777" w:rsidR="005E7AE1" w:rsidRDefault="005E7AE1"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5E7AE1" w:rsidRDefault="005E7AE1" w:rsidP="00C0638B">
    <w:pPr>
      <w:pStyle w:val="Kopfzeile"/>
    </w:pPr>
    <w:r>
      <w:rPr>
        <w:noProof/>
        <w:color w:val="2B579A"/>
        <w:shd w:val="clear" w:color="auto" w:fill="E6E6E6"/>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C6355D2">
      <w:rPr>
        <w:noProof/>
        <w:lang w:val="de-CH" w:eastAsia="de-CH" w:bidi="ar-SA"/>
      </w:rPr>
      <w:t>MEDIA</w:t>
    </w:r>
    <w:r w:rsidR="0C6355D2">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5169F7"/>
    <w:multiLevelType w:val="multilevel"/>
    <w:tmpl w:val="0018FB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72C76F4"/>
    <w:multiLevelType w:val="hybridMultilevel"/>
    <w:tmpl w:val="7CAC34CC"/>
    <w:lvl w:ilvl="0" w:tplc="08A0351A">
      <w:start w:val="1"/>
      <w:numFmt w:val="decimal"/>
      <w:lvlText w:val="%1)"/>
      <w:lvlJc w:val="left"/>
      <w:pPr>
        <w:ind w:left="720" w:hanging="360"/>
      </w:pPr>
      <w:rPr>
        <w:rFonts w:asciiTheme="minorHAnsi" w:eastAsiaTheme="minorHAnsi" w:hAnsiTheme="minorHAnsi" w:cstheme="minorBidi"/>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BDE72E9"/>
    <w:multiLevelType w:val="hybridMultilevel"/>
    <w:tmpl w:val="310C1660"/>
    <w:lvl w:ilvl="0" w:tplc="0407000B">
      <w:start w:val="1"/>
      <w:numFmt w:val="bullet"/>
      <w:lvlText w:val=""/>
      <w:lvlJc w:val="left"/>
      <w:pPr>
        <w:ind w:left="1428" w:hanging="360"/>
      </w:pPr>
      <w:rPr>
        <w:rFonts w:ascii="Wingdings" w:hAnsi="Wingdings"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5" w15:restartNumberingAfterBreak="0">
    <w:nsid w:val="434C0189"/>
    <w:multiLevelType w:val="hybridMultilevel"/>
    <w:tmpl w:val="258E3B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55144FB"/>
    <w:multiLevelType w:val="hybridMultilevel"/>
    <w:tmpl w:val="31F87592"/>
    <w:lvl w:ilvl="0" w:tplc="775A127A">
      <w:start w:val="1"/>
      <w:numFmt w:val="bullet"/>
      <w:lvlText w:val=""/>
      <w:lvlJc w:val="left"/>
      <w:pPr>
        <w:tabs>
          <w:tab w:val="num" w:pos="720"/>
        </w:tabs>
        <w:ind w:left="720" w:hanging="360"/>
      </w:pPr>
      <w:rPr>
        <w:rFonts w:ascii="Symbol" w:hAnsi="Symbol" w:hint="default"/>
        <w:sz w:val="20"/>
      </w:rPr>
    </w:lvl>
    <w:lvl w:ilvl="1" w:tplc="16AE63A0" w:tentative="1">
      <w:start w:val="1"/>
      <w:numFmt w:val="bullet"/>
      <w:lvlText w:val="o"/>
      <w:lvlJc w:val="left"/>
      <w:pPr>
        <w:tabs>
          <w:tab w:val="num" w:pos="1440"/>
        </w:tabs>
        <w:ind w:left="1440" w:hanging="360"/>
      </w:pPr>
      <w:rPr>
        <w:rFonts w:ascii="Courier New" w:hAnsi="Courier New" w:hint="default"/>
        <w:sz w:val="20"/>
      </w:rPr>
    </w:lvl>
    <w:lvl w:ilvl="2" w:tplc="6368F2FA" w:tentative="1">
      <w:start w:val="1"/>
      <w:numFmt w:val="bullet"/>
      <w:lvlText w:val=""/>
      <w:lvlJc w:val="left"/>
      <w:pPr>
        <w:tabs>
          <w:tab w:val="num" w:pos="2160"/>
        </w:tabs>
        <w:ind w:left="2160" w:hanging="360"/>
      </w:pPr>
      <w:rPr>
        <w:rFonts w:ascii="Wingdings" w:hAnsi="Wingdings" w:hint="default"/>
        <w:sz w:val="20"/>
      </w:rPr>
    </w:lvl>
    <w:lvl w:ilvl="3" w:tplc="187EFD96" w:tentative="1">
      <w:start w:val="1"/>
      <w:numFmt w:val="bullet"/>
      <w:lvlText w:val=""/>
      <w:lvlJc w:val="left"/>
      <w:pPr>
        <w:tabs>
          <w:tab w:val="num" w:pos="2880"/>
        </w:tabs>
        <w:ind w:left="2880" w:hanging="360"/>
      </w:pPr>
      <w:rPr>
        <w:rFonts w:ascii="Wingdings" w:hAnsi="Wingdings" w:hint="default"/>
        <w:sz w:val="20"/>
      </w:rPr>
    </w:lvl>
    <w:lvl w:ilvl="4" w:tplc="F5D6BB14" w:tentative="1">
      <w:start w:val="1"/>
      <w:numFmt w:val="bullet"/>
      <w:lvlText w:val=""/>
      <w:lvlJc w:val="left"/>
      <w:pPr>
        <w:tabs>
          <w:tab w:val="num" w:pos="3600"/>
        </w:tabs>
        <w:ind w:left="3600" w:hanging="360"/>
      </w:pPr>
      <w:rPr>
        <w:rFonts w:ascii="Wingdings" w:hAnsi="Wingdings" w:hint="default"/>
        <w:sz w:val="20"/>
      </w:rPr>
    </w:lvl>
    <w:lvl w:ilvl="5" w:tplc="9E72F3BE" w:tentative="1">
      <w:start w:val="1"/>
      <w:numFmt w:val="bullet"/>
      <w:lvlText w:val=""/>
      <w:lvlJc w:val="left"/>
      <w:pPr>
        <w:tabs>
          <w:tab w:val="num" w:pos="4320"/>
        </w:tabs>
        <w:ind w:left="4320" w:hanging="360"/>
      </w:pPr>
      <w:rPr>
        <w:rFonts w:ascii="Wingdings" w:hAnsi="Wingdings" w:hint="default"/>
        <w:sz w:val="20"/>
      </w:rPr>
    </w:lvl>
    <w:lvl w:ilvl="6" w:tplc="7A162158" w:tentative="1">
      <w:start w:val="1"/>
      <w:numFmt w:val="bullet"/>
      <w:lvlText w:val=""/>
      <w:lvlJc w:val="left"/>
      <w:pPr>
        <w:tabs>
          <w:tab w:val="num" w:pos="5040"/>
        </w:tabs>
        <w:ind w:left="5040" w:hanging="360"/>
      </w:pPr>
      <w:rPr>
        <w:rFonts w:ascii="Wingdings" w:hAnsi="Wingdings" w:hint="default"/>
        <w:sz w:val="20"/>
      </w:rPr>
    </w:lvl>
    <w:lvl w:ilvl="7" w:tplc="A364A4D2" w:tentative="1">
      <w:start w:val="1"/>
      <w:numFmt w:val="bullet"/>
      <w:lvlText w:val=""/>
      <w:lvlJc w:val="left"/>
      <w:pPr>
        <w:tabs>
          <w:tab w:val="num" w:pos="5760"/>
        </w:tabs>
        <w:ind w:left="5760" w:hanging="360"/>
      </w:pPr>
      <w:rPr>
        <w:rFonts w:ascii="Wingdings" w:hAnsi="Wingdings" w:hint="default"/>
        <w:sz w:val="20"/>
      </w:rPr>
    </w:lvl>
    <w:lvl w:ilvl="8" w:tplc="91969C1A"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F1B554D"/>
    <w:multiLevelType w:val="hybridMultilevel"/>
    <w:tmpl w:val="7472C38C"/>
    <w:lvl w:ilvl="0" w:tplc="035C219E">
      <w:start w:val="1"/>
      <w:numFmt w:val="bullet"/>
      <w:lvlText w:val=""/>
      <w:lvlJc w:val="left"/>
      <w:pPr>
        <w:tabs>
          <w:tab w:val="num" w:pos="720"/>
        </w:tabs>
        <w:ind w:left="720" w:hanging="360"/>
      </w:pPr>
      <w:rPr>
        <w:rFonts w:ascii="Symbol" w:hAnsi="Symbol" w:hint="default"/>
        <w:sz w:val="20"/>
      </w:rPr>
    </w:lvl>
    <w:lvl w:ilvl="1" w:tplc="EE98F08C" w:tentative="1">
      <w:start w:val="1"/>
      <w:numFmt w:val="bullet"/>
      <w:lvlText w:val="o"/>
      <w:lvlJc w:val="left"/>
      <w:pPr>
        <w:tabs>
          <w:tab w:val="num" w:pos="1440"/>
        </w:tabs>
        <w:ind w:left="1440" w:hanging="360"/>
      </w:pPr>
      <w:rPr>
        <w:rFonts w:ascii="Courier New" w:hAnsi="Courier New" w:hint="default"/>
        <w:sz w:val="20"/>
      </w:rPr>
    </w:lvl>
    <w:lvl w:ilvl="2" w:tplc="B2AAC6E8" w:tentative="1">
      <w:start w:val="1"/>
      <w:numFmt w:val="bullet"/>
      <w:lvlText w:val=""/>
      <w:lvlJc w:val="left"/>
      <w:pPr>
        <w:tabs>
          <w:tab w:val="num" w:pos="2160"/>
        </w:tabs>
        <w:ind w:left="2160" w:hanging="360"/>
      </w:pPr>
      <w:rPr>
        <w:rFonts w:ascii="Wingdings" w:hAnsi="Wingdings" w:hint="default"/>
        <w:sz w:val="20"/>
      </w:rPr>
    </w:lvl>
    <w:lvl w:ilvl="3" w:tplc="44840642" w:tentative="1">
      <w:start w:val="1"/>
      <w:numFmt w:val="bullet"/>
      <w:lvlText w:val=""/>
      <w:lvlJc w:val="left"/>
      <w:pPr>
        <w:tabs>
          <w:tab w:val="num" w:pos="2880"/>
        </w:tabs>
        <w:ind w:left="2880" w:hanging="360"/>
      </w:pPr>
      <w:rPr>
        <w:rFonts w:ascii="Wingdings" w:hAnsi="Wingdings" w:hint="default"/>
        <w:sz w:val="20"/>
      </w:rPr>
    </w:lvl>
    <w:lvl w:ilvl="4" w:tplc="7C4E5EA2" w:tentative="1">
      <w:start w:val="1"/>
      <w:numFmt w:val="bullet"/>
      <w:lvlText w:val=""/>
      <w:lvlJc w:val="left"/>
      <w:pPr>
        <w:tabs>
          <w:tab w:val="num" w:pos="3600"/>
        </w:tabs>
        <w:ind w:left="3600" w:hanging="360"/>
      </w:pPr>
      <w:rPr>
        <w:rFonts w:ascii="Wingdings" w:hAnsi="Wingdings" w:hint="default"/>
        <w:sz w:val="20"/>
      </w:rPr>
    </w:lvl>
    <w:lvl w:ilvl="5" w:tplc="04C8D7E8" w:tentative="1">
      <w:start w:val="1"/>
      <w:numFmt w:val="bullet"/>
      <w:lvlText w:val=""/>
      <w:lvlJc w:val="left"/>
      <w:pPr>
        <w:tabs>
          <w:tab w:val="num" w:pos="4320"/>
        </w:tabs>
        <w:ind w:left="4320" w:hanging="360"/>
      </w:pPr>
      <w:rPr>
        <w:rFonts w:ascii="Wingdings" w:hAnsi="Wingdings" w:hint="default"/>
        <w:sz w:val="20"/>
      </w:rPr>
    </w:lvl>
    <w:lvl w:ilvl="6" w:tplc="7592DB7C" w:tentative="1">
      <w:start w:val="1"/>
      <w:numFmt w:val="bullet"/>
      <w:lvlText w:val=""/>
      <w:lvlJc w:val="left"/>
      <w:pPr>
        <w:tabs>
          <w:tab w:val="num" w:pos="5040"/>
        </w:tabs>
        <w:ind w:left="5040" w:hanging="360"/>
      </w:pPr>
      <w:rPr>
        <w:rFonts w:ascii="Wingdings" w:hAnsi="Wingdings" w:hint="default"/>
        <w:sz w:val="20"/>
      </w:rPr>
    </w:lvl>
    <w:lvl w:ilvl="7" w:tplc="B8C4C5E2" w:tentative="1">
      <w:start w:val="1"/>
      <w:numFmt w:val="bullet"/>
      <w:lvlText w:val=""/>
      <w:lvlJc w:val="left"/>
      <w:pPr>
        <w:tabs>
          <w:tab w:val="num" w:pos="5760"/>
        </w:tabs>
        <w:ind w:left="5760" w:hanging="360"/>
      </w:pPr>
      <w:rPr>
        <w:rFonts w:ascii="Wingdings" w:hAnsi="Wingdings" w:hint="default"/>
        <w:sz w:val="20"/>
      </w:rPr>
    </w:lvl>
    <w:lvl w:ilvl="8" w:tplc="15AA63E4"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8"/>
  </w:num>
  <w:num w:numId="3">
    <w:abstractNumId w:val="1"/>
  </w:num>
  <w:num w:numId="4">
    <w:abstractNumId w:val="5"/>
  </w:num>
  <w:num w:numId="5">
    <w:abstractNumId w:val="6"/>
  </w:num>
  <w:num w:numId="6">
    <w:abstractNumId w:val="7"/>
  </w:num>
  <w:num w:numId="7">
    <w:abstractNumId w:val="3"/>
  </w:num>
  <w:num w:numId="8">
    <w:abstractNumId w:val="4"/>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161"/>
    <w:rsid w:val="000016BF"/>
    <w:rsid w:val="00002410"/>
    <w:rsid w:val="000035FF"/>
    <w:rsid w:val="00004F40"/>
    <w:rsid w:val="00006036"/>
    <w:rsid w:val="00006594"/>
    <w:rsid w:val="00007D31"/>
    <w:rsid w:val="00011046"/>
    <w:rsid w:val="00014B8E"/>
    <w:rsid w:val="00026A92"/>
    <w:rsid w:val="0003024E"/>
    <w:rsid w:val="00031C63"/>
    <w:rsid w:val="00031FB8"/>
    <w:rsid w:val="000324C1"/>
    <w:rsid w:val="00032899"/>
    <w:rsid w:val="0003298A"/>
    <w:rsid w:val="00033B67"/>
    <w:rsid w:val="00033BB8"/>
    <w:rsid w:val="00036F14"/>
    <w:rsid w:val="0004089E"/>
    <w:rsid w:val="000435CF"/>
    <w:rsid w:val="00043C1B"/>
    <w:rsid w:val="00044480"/>
    <w:rsid w:val="00045C33"/>
    <w:rsid w:val="00047CDF"/>
    <w:rsid w:val="00055A5C"/>
    <w:rsid w:val="0006271D"/>
    <w:rsid w:val="000628BD"/>
    <w:rsid w:val="00063274"/>
    <w:rsid w:val="00063A9A"/>
    <w:rsid w:val="000649E4"/>
    <w:rsid w:val="00065EBD"/>
    <w:rsid w:val="00072637"/>
    <w:rsid w:val="000738CF"/>
    <w:rsid w:val="00073E45"/>
    <w:rsid w:val="00075AE7"/>
    <w:rsid w:val="00076A04"/>
    <w:rsid w:val="0008206D"/>
    <w:rsid w:val="00084B16"/>
    <w:rsid w:val="00085424"/>
    <w:rsid w:val="0008709B"/>
    <w:rsid w:val="0008743C"/>
    <w:rsid w:val="000912B7"/>
    <w:rsid w:val="0009294D"/>
    <w:rsid w:val="00094F3A"/>
    <w:rsid w:val="00095958"/>
    <w:rsid w:val="0009617A"/>
    <w:rsid w:val="00096B04"/>
    <w:rsid w:val="0009716C"/>
    <w:rsid w:val="000973EA"/>
    <w:rsid w:val="000A05C0"/>
    <w:rsid w:val="000A0DF8"/>
    <w:rsid w:val="000A1368"/>
    <w:rsid w:val="000A1B05"/>
    <w:rsid w:val="000A20E7"/>
    <w:rsid w:val="000A2D58"/>
    <w:rsid w:val="000A46CD"/>
    <w:rsid w:val="000A7415"/>
    <w:rsid w:val="000B28B7"/>
    <w:rsid w:val="000B5D29"/>
    <w:rsid w:val="000C0214"/>
    <w:rsid w:val="000C1A95"/>
    <w:rsid w:val="000C34FB"/>
    <w:rsid w:val="000C36C3"/>
    <w:rsid w:val="000C4B33"/>
    <w:rsid w:val="000D0825"/>
    <w:rsid w:val="000D0AE2"/>
    <w:rsid w:val="000D10E2"/>
    <w:rsid w:val="000D1568"/>
    <w:rsid w:val="000D204E"/>
    <w:rsid w:val="000D2273"/>
    <w:rsid w:val="000D2BDC"/>
    <w:rsid w:val="000D3E4D"/>
    <w:rsid w:val="000E4EC4"/>
    <w:rsid w:val="000E62B9"/>
    <w:rsid w:val="000F092C"/>
    <w:rsid w:val="000F1FE0"/>
    <w:rsid w:val="000F31A0"/>
    <w:rsid w:val="000F69A3"/>
    <w:rsid w:val="000F6A6E"/>
    <w:rsid w:val="000F6BD5"/>
    <w:rsid w:val="000F749D"/>
    <w:rsid w:val="00101C43"/>
    <w:rsid w:val="00104434"/>
    <w:rsid w:val="00104CCC"/>
    <w:rsid w:val="0010640E"/>
    <w:rsid w:val="001108F4"/>
    <w:rsid w:val="001114D4"/>
    <w:rsid w:val="0011200D"/>
    <w:rsid w:val="001159F9"/>
    <w:rsid w:val="00116164"/>
    <w:rsid w:val="00120AF2"/>
    <w:rsid w:val="00120F1F"/>
    <w:rsid w:val="00120FA7"/>
    <w:rsid w:val="0012133A"/>
    <w:rsid w:val="00121723"/>
    <w:rsid w:val="00123D0E"/>
    <w:rsid w:val="00125571"/>
    <w:rsid w:val="00126199"/>
    <w:rsid w:val="001265FF"/>
    <w:rsid w:val="00130965"/>
    <w:rsid w:val="00130FF7"/>
    <w:rsid w:val="00132055"/>
    <w:rsid w:val="0013303F"/>
    <w:rsid w:val="00135C2D"/>
    <w:rsid w:val="001362ED"/>
    <w:rsid w:val="00136CA5"/>
    <w:rsid w:val="00137250"/>
    <w:rsid w:val="001379D9"/>
    <w:rsid w:val="00146652"/>
    <w:rsid w:val="00147BB8"/>
    <w:rsid w:val="00150D35"/>
    <w:rsid w:val="0015394B"/>
    <w:rsid w:val="001556FA"/>
    <w:rsid w:val="00160863"/>
    <w:rsid w:val="00163707"/>
    <w:rsid w:val="00163B4B"/>
    <w:rsid w:val="00166816"/>
    <w:rsid w:val="00171F6F"/>
    <w:rsid w:val="00172370"/>
    <w:rsid w:val="0017569E"/>
    <w:rsid w:val="00177448"/>
    <w:rsid w:val="00177FA6"/>
    <w:rsid w:val="00181305"/>
    <w:rsid w:val="0018186A"/>
    <w:rsid w:val="00182035"/>
    <w:rsid w:val="001828EB"/>
    <w:rsid w:val="00184A92"/>
    <w:rsid w:val="00185972"/>
    <w:rsid w:val="001863F5"/>
    <w:rsid w:val="00187DBF"/>
    <w:rsid w:val="001901EE"/>
    <w:rsid w:val="00191782"/>
    <w:rsid w:val="00191A7E"/>
    <w:rsid w:val="00191CD9"/>
    <w:rsid w:val="001A00B2"/>
    <w:rsid w:val="001A014F"/>
    <w:rsid w:val="001A104D"/>
    <w:rsid w:val="001A27AB"/>
    <w:rsid w:val="001A3642"/>
    <w:rsid w:val="001A3CD8"/>
    <w:rsid w:val="001A3D0A"/>
    <w:rsid w:val="001A4321"/>
    <w:rsid w:val="001A4CA1"/>
    <w:rsid w:val="001A5C41"/>
    <w:rsid w:val="001A5E6F"/>
    <w:rsid w:val="001B0E76"/>
    <w:rsid w:val="001B1373"/>
    <w:rsid w:val="001B14CA"/>
    <w:rsid w:val="001B1603"/>
    <w:rsid w:val="001B49B0"/>
    <w:rsid w:val="001B51DE"/>
    <w:rsid w:val="001C17F0"/>
    <w:rsid w:val="001C23E4"/>
    <w:rsid w:val="001C2EC0"/>
    <w:rsid w:val="001C6D92"/>
    <w:rsid w:val="001D0346"/>
    <w:rsid w:val="001D13C0"/>
    <w:rsid w:val="001D1591"/>
    <w:rsid w:val="001D1666"/>
    <w:rsid w:val="001D359D"/>
    <w:rsid w:val="001D4752"/>
    <w:rsid w:val="001D67CA"/>
    <w:rsid w:val="001D7FCC"/>
    <w:rsid w:val="001E013C"/>
    <w:rsid w:val="001E0C46"/>
    <w:rsid w:val="001E11C9"/>
    <w:rsid w:val="001E18DB"/>
    <w:rsid w:val="001E27CE"/>
    <w:rsid w:val="001E4148"/>
    <w:rsid w:val="001E4715"/>
    <w:rsid w:val="001E5F11"/>
    <w:rsid w:val="001E7786"/>
    <w:rsid w:val="001F0F8D"/>
    <w:rsid w:val="00203563"/>
    <w:rsid w:val="00203F6E"/>
    <w:rsid w:val="00204CCF"/>
    <w:rsid w:val="00206C7C"/>
    <w:rsid w:val="00211C71"/>
    <w:rsid w:val="00211D92"/>
    <w:rsid w:val="002122B9"/>
    <w:rsid w:val="0021427B"/>
    <w:rsid w:val="0021543D"/>
    <w:rsid w:val="00215828"/>
    <w:rsid w:val="002168C7"/>
    <w:rsid w:val="002176F2"/>
    <w:rsid w:val="0021797F"/>
    <w:rsid w:val="0022087C"/>
    <w:rsid w:val="002211CE"/>
    <w:rsid w:val="00221C19"/>
    <w:rsid w:val="00224B20"/>
    <w:rsid w:val="00225C01"/>
    <w:rsid w:val="00225C5E"/>
    <w:rsid w:val="00226E17"/>
    <w:rsid w:val="00231637"/>
    <w:rsid w:val="002328FB"/>
    <w:rsid w:val="002346C4"/>
    <w:rsid w:val="002378E4"/>
    <w:rsid w:val="002403F9"/>
    <w:rsid w:val="002409CA"/>
    <w:rsid w:val="0024228F"/>
    <w:rsid w:val="00243DCB"/>
    <w:rsid w:val="002452FF"/>
    <w:rsid w:val="00247988"/>
    <w:rsid w:val="00257E7E"/>
    <w:rsid w:val="002638EE"/>
    <w:rsid w:val="00265470"/>
    <w:rsid w:val="0027043F"/>
    <w:rsid w:val="00270527"/>
    <w:rsid w:val="0027304F"/>
    <w:rsid w:val="00273451"/>
    <w:rsid w:val="00274BB0"/>
    <w:rsid w:val="00274D4D"/>
    <w:rsid w:val="0027782E"/>
    <w:rsid w:val="00277855"/>
    <w:rsid w:val="0028343A"/>
    <w:rsid w:val="00284138"/>
    <w:rsid w:val="0028468C"/>
    <w:rsid w:val="00284D4C"/>
    <w:rsid w:val="002909BE"/>
    <w:rsid w:val="002912B1"/>
    <w:rsid w:val="002916A7"/>
    <w:rsid w:val="002927EF"/>
    <w:rsid w:val="00295510"/>
    <w:rsid w:val="002A205D"/>
    <w:rsid w:val="002A569F"/>
    <w:rsid w:val="002A5B97"/>
    <w:rsid w:val="002A68E4"/>
    <w:rsid w:val="002A79B9"/>
    <w:rsid w:val="002B09AC"/>
    <w:rsid w:val="002B2F7E"/>
    <w:rsid w:val="002B36F9"/>
    <w:rsid w:val="002B4364"/>
    <w:rsid w:val="002B63F0"/>
    <w:rsid w:val="002B7C7B"/>
    <w:rsid w:val="002C1006"/>
    <w:rsid w:val="002C1C22"/>
    <w:rsid w:val="002C32BD"/>
    <w:rsid w:val="002C7797"/>
    <w:rsid w:val="002D0013"/>
    <w:rsid w:val="002D05FC"/>
    <w:rsid w:val="002D07E9"/>
    <w:rsid w:val="002D429A"/>
    <w:rsid w:val="002D5B20"/>
    <w:rsid w:val="002D5E34"/>
    <w:rsid w:val="002D5E61"/>
    <w:rsid w:val="002D65CC"/>
    <w:rsid w:val="002D662D"/>
    <w:rsid w:val="002D6EA7"/>
    <w:rsid w:val="002D71A8"/>
    <w:rsid w:val="002E0109"/>
    <w:rsid w:val="002E16D1"/>
    <w:rsid w:val="002E6212"/>
    <w:rsid w:val="002F11DB"/>
    <w:rsid w:val="002F2F6F"/>
    <w:rsid w:val="002F4E16"/>
    <w:rsid w:val="002F6EFD"/>
    <w:rsid w:val="00301F54"/>
    <w:rsid w:val="00302B73"/>
    <w:rsid w:val="00303B05"/>
    <w:rsid w:val="00305C12"/>
    <w:rsid w:val="0030682A"/>
    <w:rsid w:val="00310488"/>
    <w:rsid w:val="003115D7"/>
    <w:rsid w:val="00311832"/>
    <w:rsid w:val="00311E5C"/>
    <w:rsid w:val="0031299D"/>
    <w:rsid w:val="00315AE3"/>
    <w:rsid w:val="003162E6"/>
    <w:rsid w:val="00316B04"/>
    <w:rsid w:val="00316C55"/>
    <w:rsid w:val="003240E8"/>
    <w:rsid w:val="00324AA7"/>
    <w:rsid w:val="00324B79"/>
    <w:rsid w:val="0032504E"/>
    <w:rsid w:val="00325A34"/>
    <w:rsid w:val="003261E4"/>
    <w:rsid w:val="0032760C"/>
    <w:rsid w:val="00330239"/>
    <w:rsid w:val="00331046"/>
    <w:rsid w:val="00334B8C"/>
    <w:rsid w:val="00334C49"/>
    <w:rsid w:val="003351CE"/>
    <w:rsid w:val="00335BEF"/>
    <w:rsid w:val="003409D9"/>
    <w:rsid w:val="0034154B"/>
    <w:rsid w:val="00341D12"/>
    <w:rsid w:val="00342C54"/>
    <w:rsid w:val="00343AAE"/>
    <w:rsid w:val="00345D9E"/>
    <w:rsid w:val="00347D46"/>
    <w:rsid w:val="00351289"/>
    <w:rsid w:val="00354824"/>
    <w:rsid w:val="00356F3D"/>
    <w:rsid w:val="00357625"/>
    <w:rsid w:val="00357BFF"/>
    <w:rsid w:val="003657E4"/>
    <w:rsid w:val="00370B4E"/>
    <w:rsid w:val="0037116A"/>
    <w:rsid w:val="0037296D"/>
    <w:rsid w:val="00373F43"/>
    <w:rsid w:val="00374066"/>
    <w:rsid w:val="00374C82"/>
    <w:rsid w:val="00375D8F"/>
    <w:rsid w:val="00375D9E"/>
    <w:rsid w:val="003760E8"/>
    <w:rsid w:val="00377697"/>
    <w:rsid w:val="00381CAB"/>
    <w:rsid w:val="00383DDE"/>
    <w:rsid w:val="00385E5A"/>
    <w:rsid w:val="00386339"/>
    <w:rsid w:val="0039283A"/>
    <w:rsid w:val="00393EDE"/>
    <w:rsid w:val="003A5BC8"/>
    <w:rsid w:val="003A616D"/>
    <w:rsid w:val="003B55BB"/>
    <w:rsid w:val="003B59B8"/>
    <w:rsid w:val="003B6BCC"/>
    <w:rsid w:val="003C47BD"/>
    <w:rsid w:val="003D133E"/>
    <w:rsid w:val="003D1616"/>
    <w:rsid w:val="003D2710"/>
    <w:rsid w:val="003D374F"/>
    <w:rsid w:val="003D5305"/>
    <w:rsid w:val="003D61B0"/>
    <w:rsid w:val="003D6399"/>
    <w:rsid w:val="003E143B"/>
    <w:rsid w:val="003E161A"/>
    <w:rsid w:val="003E1A1F"/>
    <w:rsid w:val="003E1BC5"/>
    <w:rsid w:val="003E4F6A"/>
    <w:rsid w:val="003E6796"/>
    <w:rsid w:val="003E7301"/>
    <w:rsid w:val="003F0749"/>
    <w:rsid w:val="003F1133"/>
    <w:rsid w:val="003F448B"/>
    <w:rsid w:val="003F5AC1"/>
    <w:rsid w:val="003F5DEC"/>
    <w:rsid w:val="004001C9"/>
    <w:rsid w:val="004002BF"/>
    <w:rsid w:val="00400327"/>
    <w:rsid w:val="00400425"/>
    <w:rsid w:val="00400872"/>
    <w:rsid w:val="004013B6"/>
    <w:rsid w:val="00401EAB"/>
    <w:rsid w:val="0040216D"/>
    <w:rsid w:val="00404E1E"/>
    <w:rsid w:val="00405E02"/>
    <w:rsid w:val="00406C6B"/>
    <w:rsid w:val="00406D59"/>
    <w:rsid w:val="00410901"/>
    <w:rsid w:val="0041134C"/>
    <w:rsid w:val="004113B8"/>
    <w:rsid w:val="00411910"/>
    <w:rsid w:val="0041193A"/>
    <w:rsid w:val="004140F6"/>
    <w:rsid w:val="00414456"/>
    <w:rsid w:val="00416606"/>
    <w:rsid w:val="00417054"/>
    <w:rsid w:val="0041728B"/>
    <w:rsid w:val="004236FE"/>
    <w:rsid w:val="00424558"/>
    <w:rsid w:val="00430E41"/>
    <w:rsid w:val="00431757"/>
    <w:rsid w:val="004337DA"/>
    <w:rsid w:val="004356C1"/>
    <w:rsid w:val="00444FB2"/>
    <w:rsid w:val="00447320"/>
    <w:rsid w:val="00447F54"/>
    <w:rsid w:val="00450608"/>
    <w:rsid w:val="00452CBC"/>
    <w:rsid w:val="0045306A"/>
    <w:rsid w:val="0045394F"/>
    <w:rsid w:val="004559F9"/>
    <w:rsid w:val="00455CA1"/>
    <w:rsid w:val="00457DFD"/>
    <w:rsid w:val="004613C9"/>
    <w:rsid w:val="00461BAF"/>
    <w:rsid w:val="0046327B"/>
    <w:rsid w:val="00466AAD"/>
    <w:rsid w:val="004677B1"/>
    <w:rsid w:val="0047000D"/>
    <w:rsid w:val="0047027C"/>
    <w:rsid w:val="004731D2"/>
    <w:rsid w:val="0047692F"/>
    <w:rsid w:val="004776C0"/>
    <w:rsid w:val="00477AC6"/>
    <w:rsid w:val="00477B76"/>
    <w:rsid w:val="00480161"/>
    <w:rsid w:val="00481FA4"/>
    <w:rsid w:val="00482FAD"/>
    <w:rsid w:val="0048442B"/>
    <w:rsid w:val="004857E4"/>
    <w:rsid w:val="00485CE0"/>
    <w:rsid w:val="00486445"/>
    <w:rsid w:val="0049119D"/>
    <w:rsid w:val="004920F9"/>
    <w:rsid w:val="00492E5C"/>
    <w:rsid w:val="0049513D"/>
    <w:rsid w:val="004A0EA9"/>
    <w:rsid w:val="004A1E22"/>
    <w:rsid w:val="004A3EA4"/>
    <w:rsid w:val="004A5EC2"/>
    <w:rsid w:val="004A6420"/>
    <w:rsid w:val="004A7F54"/>
    <w:rsid w:val="004B3FDC"/>
    <w:rsid w:val="004B44D5"/>
    <w:rsid w:val="004B45A8"/>
    <w:rsid w:val="004B53A1"/>
    <w:rsid w:val="004B6F7B"/>
    <w:rsid w:val="004B7403"/>
    <w:rsid w:val="004C3FDA"/>
    <w:rsid w:val="004C41A4"/>
    <w:rsid w:val="004C5416"/>
    <w:rsid w:val="004C6ED7"/>
    <w:rsid w:val="004C7453"/>
    <w:rsid w:val="004D1990"/>
    <w:rsid w:val="004D2B74"/>
    <w:rsid w:val="004D4A83"/>
    <w:rsid w:val="004D6C4A"/>
    <w:rsid w:val="004D7240"/>
    <w:rsid w:val="004E57A5"/>
    <w:rsid w:val="004E65F6"/>
    <w:rsid w:val="004E6B3B"/>
    <w:rsid w:val="004E783E"/>
    <w:rsid w:val="004E7D7A"/>
    <w:rsid w:val="004E7FBE"/>
    <w:rsid w:val="004F24E5"/>
    <w:rsid w:val="004F712F"/>
    <w:rsid w:val="004F7F5E"/>
    <w:rsid w:val="005006CF"/>
    <w:rsid w:val="00503023"/>
    <w:rsid w:val="00503EE0"/>
    <w:rsid w:val="005064D0"/>
    <w:rsid w:val="00507167"/>
    <w:rsid w:val="005120AC"/>
    <w:rsid w:val="00513003"/>
    <w:rsid w:val="00514BA9"/>
    <w:rsid w:val="00516F61"/>
    <w:rsid w:val="005203D6"/>
    <w:rsid w:val="00520DD7"/>
    <w:rsid w:val="00521550"/>
    <w:rsid w:val="00526B83"/>
    <w:rsid w:val="005277DD"/>
    <w:rsid w:val="00527B31"/>
    <w:rsid w:val="00530114"/>
    <w:rsid w:val="00531A66"/>
    <w:rsid w:val="00531C98"/>
    <w:rsid w:val="005323F2"/>
    <w:rsid w:val="005326BE"/>
    <w:rsid w:val="00535CF8"/>
    <w:rsid w:val="00536934"/>
    <w:rsid w:val="00536D09"/>
    <w:rsid w:val="00541FCF"/>
    <w:rsid w:val="00543EE4"/>
    <w:rsid w:val="00544BBA"/>
    <w:rsid w:val="005456A7"/>
    <w:rsid w:val="0054634D"/>
    <w:rsid w:val="0054EC56"/>
    <w:rsid w:val="00553B8A"/>
    <w:rsid w:val="00553F5F"/>
    <w:rsid w:val="00555E24"/>
    <w:rsid w:val="00560215"/>
    <w:rsid w:val="0056773A"/>
    <w:rsid w:val="0057049A"/>
    <w:rsid w:val="00570AC9"/>
    <w:rsid w:val="00572272"/>
    <w:rsid w:val="00572E53"/>
    <w:rsid w:val="005759A5"/>
    <w:rsid w:val="00577422"/>
    <w:rsid w:val="00580C3B"/>
    <w:rsid w:val="005862F4"/>
    <w:rsid w:val="005874FE"/>
    <w:rsid w:val="00587C36"/>
    <w:rsid w:val="00590778"/>
    <w:rsid w:val="00591069"/>
    <w:rsid w:val="00591D43"/>
    <w:rsid w:val="0059323A"/>
    <w:rsid w:val="005941CB"/>
    <w:rsid w:val="005941FC"/>
    <w:rsid w:val="005945C3"/>
    <w:rsid w:val="00595428"/>
    <w:rsid w:val="0059661F"/>
    <w:rsid w:val="005973D0"/>
    <w:rsid w:val="00597CCF"/>
    <w:rsid w:val="005A463F"/>
    <w:rsid w:val="005A5ABC"/>
    <w:rsid w:val="005A5CB6"/>
    <w:rsid w:val="005B3893"/>
    <w:rsid w:val="005B491D"/>
    <w:rsid w:val="005B4BD1"/>
    <w:rsid w:val="005B5932"/>
    <w:rsid w:val="005B62D9"/>
    <w:rsid w:val="005B6308"/>
    <w:rsid w:val="005C0D0F"/>
    <w:rsid w:val="005C3792"/>
    <w:rsid w:val="005C3DA7"/>
    <w:rsid w:val="005C5C56"/>
    <w:rsid w:val="005C67AF"/>
    <w:rsid w:val="005D0863"/>
    <w:rsid w:val="005D279D"/>
    <w:rsid w:val="005D3B4A"/>
    <w:rsid w:val="005D4971"/>
    <w:rsid w:val="005E0088"/>
    <w:rsid w:val="005E16C8"/>
    <w:rsid w:val="005E340C"/>
    <w:rsid w:val="005E528F"/>
    <w:rsid w:val="005E543B"/>
    <w:rsid w:val="005E7AE1"/>
    <w:rsid w:val="005F17C9"/>
    <w:rsid w:val="005F1C10"/>
    <w:rsid w:val="005F45AE"/>
    <w:rsid w:val="005F5FBC"/>
    <w:rsid w:val="005F7285"/>
    <w:rsid w:val="005F7992"/>
    <w:rsid w:val="006009D4"/>
    <w:rsid w:val="00600FBE"/>
    <w:rsid w:val="00601ED2"/>
    <w:rsid w:val="00603D4D"/>
    <w:rsid w:val="006064E3"/>
    <w:rsid w:val="00606A55"/>
    <w:rsid w:val="00607225"/>
    <w:rsid w:val="00611A0A"/>
    <w:rsid w:val="00612B9F"/>
    <w:rsid w:val="0061515A"/>
    <w:rsid w:val="006203CA"/>
    <w:rsid w:val="00621721"/>
    <w:rsid w:val="00621B96"/>
    <w:rsid w:val="006222E3"/>
    <w:rsid w:val="006256D5"/>
    <w:rsid w:val="006268D6"/>
    <w:rsid w:val="00627D3A"/>
    <w:rsid w:val="00630D22"/>
    <w:rsid w:val="0063118E"/>
    <w:rsid w:val="00631423"/>
    <w:rsid w:val="00634009"/>
    <w:rsid w:val="00635B5A"/>
    <w:rsid w:val="00636631"/>
    <w:rsid w:val="00636E19"/>
    <w:rsid w:val="00644631"/>
    <w:rsid w:val="00644F94"/>
    <w:rsid w:val="0064769C"/>
    <w:rsid w:val="006524D0"/>
    <w:rsid w:val="0065415E"/>
    <w:rsid w:val="00654AC1"/>
    <w:rsid w:val="00655090"/>
    <w:rsid w:val="006562D9"/>
    <w:rsid w:val="0065706F"/>
    <w:rsid w:val="00657B88"/>
    <w:rsid w:val="00657CC5"/>
    <w:rsid w:val="006606A9"/>
    <w:rsid w:val="0066274F"/>
    <w:rsid w:val="006641F5"/>
    <w:rsid w:val="006643A3"/>
    <w:rsid w:val="006643DC"/>
    <w:rsid w:val="006671CE"/>
    <w:rsid w:val="00670B33"/>
    <w:rsid w:val="00674175"/>
    <w:rsid w:val="0067490E"/>
    <w:rsid w:val="00677D0B"/>
    <w:rsid w:val="00680456"/>
    <w:rsid w:val="00680544"/>
    <w:rsid w:val="00682ECE"/>
    <w:rsid w:val="0068356D"/>
    <w:rsid w:val="0068408A"/>
    <w:rsid w:val="00685137"/>
    <w:rsid w:val="00690E21"/>
    <w:rsid w:val="00694BF1"/>
    <w:rsid w:val="00696D99"/>
    <w:rsid w:val="006A01D0"/>
    <w:rsid w:val="006A2870"/>
    <w:rsid w:val="006A3ABA"/>
    <w:rsid w:val="006A4366"/>
    <w:rsid w:val="006A689A"/>
    <w:rsid w:val="006A6B1B"/>
    <w:rsid w:val="006A7090"/>
    <w:rsid w:val="006B0CE4"/>
    <w:rsid w:val="006B1A0B"/>
    <w:rsid w:val="006B3420"/>
    <w:rsid w:val="006B3A0B"/>
    <w:rsid w:val="006B47B6"/>
    <w:rsid w:val="006B51C6"/>
    <w:rsid w:val="006B5D24"/>
    <w:rsid w:val="006B6CAA"/>
    <w:rsid w:val="006B74FA"/>
    <w:rsid w:val="006C01CE"/>
    <w:rsid w:val="006C19E0"/>
    <w:rsid w:val="006C1A0F"/>
    <w:rsid w:val="006C5CD9"/>
    <w:rsid w:val="006D327E"/>
    <w:rsid w:val="006D349A"/>
    <w:rsid w:val="006D3604"/>
    <w:rsid w:val="006D3BAC"/>
    <w:rsid w:val="006D3E7D"/>
    <w:rsid w:val="006D6059"/>
    <w:rsid w:val="006D6880"/>
    <w:rsid w:val="006D7391"/>
    <w:rsid w:val="006E19BB"/>
    <w:rsid w:val="006E37FE"/>
    <w:rsid w:val="006E3B74"/>
    <w:rsid w:val="006E4F58"/>
    <w:rsid w:val="006E5951"/>
    <w:rsid w:val="006E5E17"/>
    <w:rsid w:val="006E69C0"/>
    <w:rsid w:val="006F0F16"/>
    <w:rsid w:val="006F674A"/>
    <w:rsid w:val="0070066B"/>
    <w:rsid w:val="00702715"/>
    <w:rsid w:val="00702E7A"/>
    <w:rsid w:val="0070520A"/>
    <w:rsid w:val="007124C6"/>
    <w:rsid w:val="00712873"/>
    <w:rsid w:val="00713837"/>
    <w:rsid w:val="00713F38"/>
    <w:rsid w:val="0071437C"/>
    <w:rsid w:val="0071793C"/>
    <w:rsid w:val="00717C9B"/>
    <w:rsid w:val="00720079"/>
    <w:rsid w:val="00722299"/>
    <w:rsid w:val="00722423"/>
    <w:rsid w:val="00722C18"/>
    <w:rsid w:val="0072308A"/>
    <w:rsid w:val="007237F6"/>
    <w:rsid w:val="00725205"/>
    <w:rsid w:val="007267B7"/>
    <w:rsid w:val="00726A2C"/>
    <w:rsid w:val="00726C05"/>
    <w:rsid w:val="00727196"/>
    <w:rsid w:val="00730462"/>
    <w:rsid w:val="00731D95"/>
    <w:rsid w:val="00733A8E"/>
    <w:rsid w:val="007426B6"/>
    <w:rsid w:val="00742FBF"/>
    <w:rsid w:val="007448C0"/>
    <w:rsid w:val="00745B2A"/>
    <w:rsid w:val="00745B3E"/>
    <w:rsid w:val="007479E9"/>
    <w:rsid w:val="00751CEA"/>
    <w:rsid w:val="007534D7"/>
    <w:rsid w:val="0075387D"/>
    <w:rsid w:val="00753D22"/>
    <w:rsid w:val="00755C48"/>
    <w:rsid w:val="0075613F"/>
    <w:rsid w:val="007563BE"/>
    <w:rsid w:val="007605DA"/>
    <w:rsid w:val="007661C4"/>
    <w:rsid w:val="00771BDE"/>
    <w:rsid w:val="00772B1C"/>
    <w:rsid w:val="00772BC9"/>
    <w:rsid w:val="00775CC2"/>
    <w:rsid w:val="00777E75"/>
    <w:rsid w:val="00781ABC"/>
    <w:rsid w:val="00782DDC"/>
    <w:rsid w:val="00783641"/>
    <w:rsid w:val="00783848"/>
    <w:rsid w:val="00784D39"/>
    <w:rsid w:val="00784D7F"/>
    <w:rsid w:val="00785A5F"/>
    <w:rsid w:val="00785B70"/>
    <w:rsid w:val="00787017"/>
    <w:rsid w:val="00787279"/>
    <w:rsid w:val="0078777A"/>
    <w:rsid w:val="00791AD2"/>
    <w:rsid w:val="00792A51"/>
    <w:rsid w:val="00793E41"/>
    <w:rsid w:val="00797A59"/>
    <w:rsid w:val="00797C4E"/>
    <w:rsid w:val="007A30FC"/>
    <w:rsid w:val="007A3218"/>
    <w:rsid w:val="007A53AE"/>
    <w:rsid w:val="007A5790"/>
    <w:rsid w:val="007A58BE"/>
    <w:rsid w:val="007A7C02"/>
    <w:rsid w:val="007B10AF"/>
    <w:rsid w:val="007B222B"/>
    <w:rsid w:val="007B31F7"/>
    <w:rsid w:val="007B4C0E"/>
    <w:rsid w:val="007B6696"/>
    <w:rsid w:val="007B7EF2"/>
    <w:rsid w:val="007C08D8"/>
    <w:rsid w:val="007C0DF4"/>
    <w:rsid w:val="007C17D6"/>
    <w:rsid w:val="007C2E96"/>
    <w:rsid w:val="007C3B96"/>
    <w:rsid w:val="007C484A"/>
    <w:rsid w:val="007C4859"/>
    <w:rsid w:val="007D15B8"/>
    <w:rsid w:val="007D161F"/>
    <w:rsid w:val="007D2469"/>
    <w:rsid w:val="007D24AD"/>
    <w:rsid w:val="007D2741"/>
    <w:rsid w:val="007D28DB"/>
    <w:rsid w:val="007D546D"/>
    <w:rsid w:val="007D5824"/>
    <w:rsid w:val="007D6563"/>
    <w:rsid w:val="007E0216"/>
    <w:rsid w:val="007E30EF"/>
    <w:rsid w:val="007E6A89"/>
    <w:rsid w:val="007F4F37"/>
    <w:rsid w:val="007F5990"/>
    <w:rsid w:val="007F5FF9"/>
    <w:rsid w:val="007F672E"/>
    <w:rsid w:val="008009EB"/>
    <w:rsid w:val="00800FC8"/>
    <w:rsid w:val="00801A89"/>
    <w:rsid w:val="00801F0C"/>
    <w:rsid w:val="008023B0"/>
    <w:rsid w:val="00806FF2"/>
    <w:rsid w:val="0080783B"/>
    <w:rsid w:val="00810F98"/>
    <w:rsid w:val="00813137"/>
    <w:rsid w:val="00820936"/>
    <w:rsid w:val="008223D1"/>
    <w:rsid w:val="0082551F"/>
    <w:rsid w:val="00827C4B"/>
    <w:rsid w:val="00830A7D"/>
    <w:rsid w:val="0083151A"/>
    <w:rsid w:val="00834DE2"/>
    <w:rsid w:val="008359F8"/>
    <w:rsid w:val="0084086D"/>
    <w:rsid w:val="0084284C"/>
    <w:rsid w:val="008449D4"/>
    <w:rsid w:val="00846268"/>
    <w:rsid w:val="00851843"/>
    <w:rsid w:val="00852241"/>
    <w:rsid w:val="0085278B"/>
    <w:rsid w:val="008567BF"/>
    <w:rsid w:val="00857002"/>
    <w:rsid w:val="00865CFF"/>
    <w:rsid w:val="00866148"/>
    <w:rsid w:val="00866368"/>
    <w:rsid w:val="008674E4"/>
    <w:rsid w:val="008707E8"/>
    <w:rsid w:val="00871F6B"/>
    <w:rsid w:val="0087324C"/>
    <w:rsid w:val="00874F7B"/>
    <w:rsid w:val="00880D83"/>
    <w:rsid w:val="008821AA"/>
    <w:rsid w:val="00883185"/>
    <w:rsid w:val="00883FCE"/>
    <w:rsid w:val="00892E4F"/>
    <w:rsid w:val="008937EA"/>
    <w:rsid w:val="00893E14"/>
    <w:rsid w:val="00895F0A"/>
    <w:rsid w:val="008A21DF"/>
    <w:rsid w:val="008A2C2A"/>
    <w:rsid w:val="008A534E"/>
    <w:rsid w:val="008A5CF2"/>
    <w:rsid w:val="008A72DE"/>
    <w:rsid w:val="008B0A84"/>
    <w:rsid w:val="008B15D6"/>
    <w:rsid w:val="008B2325"/>
    <w:rsid w:val="008B2FBA"/>
    <w:rsid w:val="008B3DA4"/>
    <w:rsid w:val="008B471E"/>
    <w:rsid w:val="008B4FFC"/>
    <w:rsid w:val="008B5107"/>
    <w:rsid w:val="008B560D"/>
    <w:rsid w:val="008B5670"/>
    <w:rsid w:val="008B5C1D"/>
    <w:rsid w:val="008B76DF"/>
    <w:rsid w:val="008C0256"/>
    <w:rsid w:val="008C1DBD"/>
    <w:rsid w:val="008C21E6"/>
    <w:rsid w:val="008C416B"/>
    <w:rsid w:val="008C49C0"/>
    <w:rsid w:val="008C4EF7"/>
    <w:rsid w:val="008C5654"/>
    <w:rsid w:val="008C6E0C"/>
    <w:rsid w:val="008D2B5C"/>
    <w:rsid w:val="008D397A"/>
    <w:rsid w:val="008D592C"/>
    <w:rsid w:val="008D5FEF"/>
    <w:rsid w:val="008D7459"/>
    <w:rsid w:val="008E4C71"/>
    <w:rsid w:val="008F073D"/>
    <w:rsid w:val="008F0959"/>
    <w:rsid w:val="008F1997"/>
    <w:rsid w:val="008F235A"/>
    <w:rsid w:val="008F402B"/>
    <w:rsid w:val="008F5DDF"/>
    <w:rsid w:val="009054A9"/>
    <w:rsid w:val="009056CA"/>
    <w:rsid w:val="00906418"/>
    <w:rsid w:val="00906A35"/>
    <w:rsid w:val="00914D43"/>
    <w:rsid w:val="009166FA"/>
    <w:rsid w:val="00921352"/>
    <w:rsid w:val="00921598"/>
    <w:rsid w:val="0092303E"/>
    <w:rsid w:val="00925849"/>
    <w:rsid w:val="009330AA"/>
    <w:rsid w:val="00934A83"/>
    <w:rsid w:val="00934FF8"/>
    <w:rsid w:val="00946379"/>
    <w:rsid w:val="009475B3"/>
    <w:rsid w:val="00947AA6"/>
    <w:rsid w:val="00952530"/>
    <w:rsid w:val="0095297A"/>
    <w:rsid w:val="00957F00"/>
    <w:rsid w:val="009611BD"/>
    <w:rsid w:val="00962DA2"/>
    <w:rsid w:val="00966360"/>
    <w:rsid w:val="00966AC9"/>
    <w:rsid w:val="00967B19"/>
    <w:rsid w:val="00967E6A"/>
    <w:rsid w:val="00973C7D"/>
    <w:rsid w:val="00976E85"/>
    <w:rsid w:val="009771BB"/>
    <w:rsid w:val="00977B90"/>
    <w:rsid w:val="00980806"/>
    <w:rsid w:val="00982358"/>
    <w:rsid w:val="00982E49"/>
    <w:rsid w:val="0098775D"/>
    <w:rsid w:val="00987978"/>
    <w:rsid w:val="009916F4"/>
    <w:rsid w:val="009954F8"/>
    <w:rsid w:val="00996D56"/>
    <w:rsid w:val="009A164E"/>
    <w:rsid w:val="009A36B5"/>
    <w:rsid w:val="009A46EB"/>
    <w:rsid w:val="009A779F"/>
    <w:rsid w:val="009B0E0F"/>
    <w:rsid w:val="009B18C5"/>
    <w:rsid w:val="009B3531"/>
    <w:rsid w:val="009B596C"/>
    <w:rsid w:val="009B6863"/>
    <w:rsid w:val="009B7477"/>
    <w:rsid w:val="009B75F9"/>
    <w:rsid w:val="009C03E3"/>
    <w:rsid w:val="009C3557"/>
    <w:rsid w:val="009C54D0"/>
    <w:rsid w:val="009C56BF"/>
    <w:rsid w:val="009C570B"/>
    <w:rsid w:val="009C5CE6"/>
    <w:rsid w:val="009D2F1B"/>
    <w:rsid w:val="009D52F0"/>
    <w:rsid w:val="009D66C1"/>
    <w:rsid w:val="009D7394"/>
    <w:rsid w:val="009E0205"/>
    <w:rsid w:val="009E0312"/>
    <w:rsid w:val="009E1ACE"/>
    <w:rsid w:val="009E47D9"/>
    <w:rsid w:val="009F174B"/>
    <w:rsid w:val="009F545D"/>
    <w:rsid w:val="009F6EC8"/>
    <w:rsid w:val="009F7B90"/>
    <w:rsid w:val="00A026D7"/>
    <w:rsid w:val="00A03F28"/>
    <w:rsid w:val="00A06AD2"/>
    <w:rsid w:val="00A07CD0"/>
    <w:rsid w:val="00A11282"/>
    <w:rsid w:val="00A11337"/>
    <w:rsid w:val="00A1183E"/>
    <w:rsid w:val="00A13D2E"/>
    <w:rsid w:val="00A14742"/>
    <w:rsid w:val="00A14A0C"/>
    <w:rsid w:val="00A15926"/>
    <w:rsid w:val="00A165C9"/>
    <w:rsid w:val="00A1714A"/>
    <w:rsid w:val="00A17E7F"/>
    <w:rsid w:val="00A20833"/>
    <w:rsid w:val="00A258F5"/>
    <w:rsid w:val="00A26960"/>
    <w:rsid w:val="00A4082F"/>
    <w:rsid w:val="00A42600"/>
    <w:rsid w:val="00A4503E"/>
    <w:rsid w:val="00A503BF"/>
    <w:rsid w:val="00A50DE3"/>
    <w:rsid w:val="00A51C53"/>
    <w:rsid w:val="00A52A42"/>
    <w:rsid w:val="00A52F7C"/>
    <w:rsid w:val="00A54CBD"/>
    <w:rsid w:val="00A558CD"/>
    <w:rsid w:val="00A613B7"/>
    <w:rsid w:val="00A64001"/>
    <w:rsid w:val="00A661CD"/>
    <w:rsid w:val="00A67294"/>
    <w:rsid w:val="00A70BAE"/>
    <w:rsid w:val="00A71391"/>
    <w:rsid w:val="00A75096"/>
    <w:rsid w:val="00A7741E"/>
    <w:rsid w:val="00A841B9"/>
    <w:rsid w:val="00A8501E"/>
    <w:rsid w:val="00A854DF"/>
    <w:rsid w:val="00A902C8"/>
    <w:rsid w:val="00A90B8A"/>
    <w:rsid w:val="00A9135B"/>
    <w:rsid w:val="00A92665"/>
    <w:rsid w:val="00A935B1"/>
    <w:rsid w:val="00A969B2"/>
    <w:rsid w:val="00A96CD0"/>
    <w:rsid w:val="00AA02E7"/>
    <w:rsid w:val="00AA2668"/>
    <w:rsid w:val="00AA520B"/>
    <w:rsid w:val="00AA566F"/>
    <w:rsid w:val="00AA66C9"/>
    <w:rsid w:val="00AB0AB3"/>
    <w:rsid w:val="00AB1712"/>
    <w:rsid w:val="00AB2D67"/>
    <w:rsid w:val="00AB63F1"/>
    <w:rsid w:val="00AB7E1B"/>
    <w:rsid w:val="00AC0369"/>
    <w:rsid w:val="00AC4725"/>
    <w:rsid w:val="00AD37CC"/>
    <w:rsid w:val="00AD42EE"/>
    <w:rsid w:val="00AD54D0"/>
    <w:rsid w:val="00AD7398"/>
    <w:rsid w:val="00AE079E"/>
    <w:rsid w:val="00AE2E08"/>
    <w:rsid w:val="00AE4C3A"/>
    <w:rsid w:val="00AE6945"/>
    <w:rsid w:val="00AE7FA0"/>
    <w:rsid w:val="00AF03BD"/>
    <w:rsid w:val="00AF3FF5"/>
    <w:rsid w:val="00AF4040"/>
    <w:rsid w:val="00AF43A4"/>
    <w:rsid w:val="00AF4650"/>
    <w:rsid w:val="00AF549E"/>
    <w:rsid w:val="00B024FE"/>
    <w:rsid w:val="00B03573"/>
    <w:rsid w:val="00B03647"/>
    <w:rsid w:val="00B06CF2"/>
    <w:rsid w:val="00B07640"/>
    <w:rsid w:val="00B124EF"/>
    <w:rsid w:val="00B132B1"/>
    <w:rsid w:val="00B15602"/>
    <w:rsid w:val="00B171E2"/>
    <w:rsid w:val="00B1AF9D"/>
    <w:rsid w:val="00B33D64"/>
    <w:rsid w:val="00B36EA7"/>
    <w:rsid w:val="00B37D3D"/>
    <w:rsid w:val="00B406FE"/>
    <w:rsid w:val="00B40F34"/>
    <w:rsid w:val="00B427DB"/>
    <w:rsid w:val="00B43C39"/>
    <w:rsid w:val="00B44A37"/>
    <w:rsid w:val="00B4524F"/>
    <w:rsid w:val="00B458FA"/>
    <w:rsid w:val="00B524D7"/>
    <w:rsid w:val="00B632D7"/>
    <w:rsid w:val="00B652A2"/>
    <w:rsid w:val="00B65FE0"/>
    <w:rsid w:val="00B660CD"/>
    <w:rsid w:val="00B7341B"/>
    <w:rsid w:val="00B74032"/>
    <w:rsid w:val="00B7560D"/>
    <w:rsid w:val="00B830F1"/>
    <w:rsid w:val="00B84557"/>
    <w:rsid w:val="00B85E66"/>
    <w:rsid w:val="00B86D81"/>
    <w:rsid w:val="00B90349"/>
    <w:rsid w:val="00B90757"/>
    <w:rsid w:val="00B939D2"/>
    <w:rsid w:val="00B93E42"/>
    <w:rsid w:val="00B96BB5"/>
    <w:rsid w:val="00BA0DF1"/>
    <w:rsid w:val="00BA11C8"/>
    <w:rsid w:val="00BA1414"/>
    <w:rsid w:val="00BA18BE"/>
    <w:rsid w:val="00BA39E9"/>
    <w:rsid w:val="00BA4F64"/>
    <w:rsid w:val="00BA4F84"/>
    <w:rsid w:val="00BA54E5"/>
    <w:rsid w:val="00BB46D6"/>
    <w:rsid w:val="00BB49BE"/>
    <w:rsid w:val="00BB4C37"/>
    <w:rsid w:val="00BB6264"/>
    <w:rsid w:val="00BC2352"/>
    <w:rsid w:val="00BC4F8C"/>
    <w:rsid w:val="00BD33B2"/>
    <w:rsid w:val="00BD4958"/>
    <w:rsid w:val="00BD5DDC"/>
    <w:rsid w:val="00BD6A7F"/>
    <w:rsid w:val="00BD6BB5"/>
    <w:rsid w:val="00BE2724"/>
    <w:rsid w:val="00BE3112"/>
    <w:rsid w:val="00BE45A3"/>
    <w:rsid w:val="00BE4BDA"/>
    <w:rsid w:val="00BF0144"/>
    <w:rsid w:val="00BF6AF0"/>
    <w:rsid w:val="00C00D11"/>
    <w:rsid w:val="00C01001"/>
    <w:rsid w:val="00C02790"/>
    <w:rsid w:val="00C036FD"/>
    <w:rsid w:val="00C04654"/>
    <w:rsid w:val="00C055AA"/>
    <w:rsid w:val="00C0638B"/>
    <w:rsid w:val="00C063F2"/>
    <w:rsid w:val="00C14EEE"/>
    <w:rsid w:val="00C15DFE"/>
    <w:rsid w:val="00C16E86"/>
    <w:rsid w:val="00C201B7"/>
    <w:rsid w:val="00C20BE1"/>
    <w:rsid w:val="00C2107F"/>
    <w:rsid w:val="00C21641"/>
    <w:rsid w:val="00C219BC"/>
    <w:rsid w:val="00C24576"/>
    <w:rsid w:val="00C24661"/>
    <w:rsid w:val="00C24B92"/>
    <w:rsid w:val="00C24CF4"/>
    <w:rsid w:val="00C24D76"/>
    <w:rsid w:val="00C31E71"/>
    <w:rsid w:val="00C32EBC"/>
    <w:rsid w:val="00C35809"/>
    <w:rsid w:val="00C37712"/>
    <w:rsid w:val="00C37EC5"/>
    <w:rsid w:val="00C40E0A"/>
    <w:rsid w:val="00C4690A"/>
    <w:rsid w:val="00C46E05"/>
    <w:rsid w:val="00C47237"/>
    <w:rsid w:val="00C474AF"/>
    <w:rsid w:val="00C47A22"/>
    <w:rsid w:val="00C51523"/>
    <w:rsid w:val="00C5234E"/>
    <w:rsid w:val="00C5248A"/>
    <w:rsid w:val="00C55F77"/>
    <w:rsid w:val="00C56A80"/>
    <w:rsid w:val="00C6015B"/>
    <w:rsid w:val="00C6039B"/>
    <w:rsid w:val="00C6143A"/>
    <w:rsid w:val="00C63686"/>
    <w:rsid w:val="00C6572F"/>
    <w:rsid w:val="00C66874"/>
    <w:rsid w:val="00C67F3A"/>
    <w:rsid w:val="00C749EB"/>
    <w:rsid w:val="00C8003B"/>
    <w:rsid w:val="00C80135"/>
    <w:rsid w:val="00C81D0D"/>
    <w:rsid w:val="00C82CC2"/>
    <w:rsid w:val="00C848FA"/>
    <w:rsid w:val="00C860B3"/>
    <w:rsid w:val="00C918C4"/>
    <w:rsid w:val="00C91E98"/>
    <w:rsid w:val="00C92B2D"/>
    <w:rsid w:val="00C92BC5"/>
    <w:rsid w:val="00CA5031"/>
    <w:rsid w:val="00CA6E1B"/>
    <w:rsid w:val="00CB00DC"/>
    <w:rsid w:val="00CB2CEA"/>
    <w:rsid w:val="00CB3CDF"/>
    <w:rsid w:val="00CB5126"/>
    <w:rsid w:val="00CB5339"/>
    <w:rsid w:val="00CB6024"/>
    <w:rsid w:val="00CB6B9C"/>
    <w:rsid w:val="00CB7567"/>
    <w:rsid w:val="00CB7A24"/>
    <w:rsid w:val="00CC08FC"/>
    <w:rsid w:val="00CC146D"/>
    <w:rsid w:val="00CC1C38"/>
    <w:rsid w:val="00CC277B"/>
    <w:rsid w:val="00CC52DF"/>
    <w:rsid w:val="00CC6242"/>
    <w:rsid w:val="00CD15D3"/>
    <w:rsid w:val="00CD5BEF"/>
    <w:rsid w:val="00CD7954"/>
    <w:rsid w:val="00CD79AD"/>
    <w:rsid w:val="00CE0FB0"/>
    <w:rsid w:val="00CE3083"/>
    <w:rsid w:val="00CE39EE"/>
    <w:rsid w:val="00CE426F"/>
    <w:rsid w:val="00CE6C1B"/>
    <w:rsid w:val="00CF43DB"/>
    <w:rsid w:val="00CF5AF1"/>
    <w:rsid w:val="00CF6207"/>
    <w:rsid w:val="00CF6418"/>
    <w:rsid w:val="00D0007D"/>
    <w:rsid w:val="00D000AA"/>
    <w:rsid w:val="00D01F71"/>
    <w:rsid w:val="00D04EF2"/>
    <w:rsid w:val="00D0714C"/>
    <w:rsid w:val="00D15029"/>
    <w:rsid w:val="00D158F6"/>
    <w:rsid w:val="00D20F07"/>
    <w:rsid w:val="00D24802"/>
    <w:rsid w:val="00D30611"/>
    <w:rsid w:val="00D365D8"/>
    <w:rsid w:val="00D37AB0"/>
    <w:rsid w:val="00D40A8F"/>
    <w:rsid w:val="00D4103B"/>
    <w:rsid w:val="00D42FEA"/>
    <w:rsid w:val="00D4309E"/>
    <w:rsid w:val="00D43A9E"/>
    <w:rsid w:val="00D461DA"/>
    <w:rsid w:val="00D51DBD"/>
    <w:rsid w:val="00D627AE"/>
    <w:rsid w:val="00D63400"/>
    <w:rsid w:val="00D645A5"/>
    <w:rsid w:val="00D648A3"/>
    <w:rsid w:val="00D6593E"/>
    <w:rsid w:val="00D73D04"/>
    <w:rsid w:val="00D77363"/>
    <w:rsid w:val="00D77BBC"/>
    <w:rsid w:val="00D814A2"/>
    <w:rsid w:val="00D81C38"/>
    <w:rsid w:val="00D82246"/>
    <w:rsid w:val="00D84177"/>
    <w:rsid w:val="00D87A50"/>
    <w:rsid w:val="00D87D5F"/>
    <w:rsid w:val="00D9104B"/>
    <w:rsid w:val="00D91F68"/>
    <w:rsid w:val="00D92D39"/>
    <w:rsid w:val="00D9466A"/>
    <w:rsid w:val="00D951CD"/>
    <w:rsid w:val="00D958BB"/>
    <w:rsid w:val="00D96C4D"/>
    <w:rsid w:val="00D97B3E"/>
    <w:rsid w:val="00DA2DE1"/>
    <w:rsid w:val="00DA4CD6"/>
    <w:rsid w:val="00DA5778"/>
    <w:rsid w:val="00DA68DA"/>
    <w:rsid w:val="00DB1CFF"/>
    <w:rsid w:val="00DB3ECA"/>
    <w:rsid w:val="00DB7697"/>
    <w:rsid w:val="00DB778E"/>
    <w:rsid w:val="00DC15C9"/>
    <w:rsid w:val="00DC2522"/>
    <w:rsid w:val="00DC258E"/>
    <w:rsid w:val="00DC298A"/>
    <w:rsid w:val="00DC5519"/>
    <w:rsid w:val="00DC55B6"/>
    <w:rsid w:val="00DC5956"/>
    <w:rsid w:val="00DC6426"/>
    <w:rsid w:val="00DC6CA6"/>
    <w:rsid w:val="00DC7319"/>
    <w:rsid w:val="00DD0224"/>
    <w:rsid w:val="00DD0B55"/>
    <w:rsid w:val="00DD169D"/>
    <w:rsid w:val="00DD17CE"/>
    <w:rsid w:val="00DD54A5"/>
    <w:rsid w:val="00DE0D72"/>
    <w:rsid w:val="00DE3705"/>
    <w:rsid w:val="00DE6B2F"/>
    <w:rsid w:val="00DF2303"/>
    <w:rsid w:val="00DF23F6"/>
    <w:rsid w:val="00DF2E7F"/>
    <w:rsid w:val="00DF2F60"/>
    <w:rsid w:val="00DF4FE4"/>
    <w:rsid w:val="00DF66B5"/>
    <w:rsid w:val="00DF6859"/>
    <w:rsid w:val="00DF6BBD"/>
    <w:rsid w:val="00DF6CCE"/>
    <w:rsid w:val="00DF74C5"/>
    <w:rsid w:val="00DF78D1"/>
    <w:rsid w:val="00E00883"/>
    <w:rsid w:val="00E02254"/>
    <w:rsid w:val="00E0510B"/>
    <w:rsid w:val="00E05D0A"/>
    <w:rsid w:val="00E07613"/>
    <w:rsid w:val="00E125C6"/>
    <w:rsid w:val="00E139C8"/>
    <w:rsid w:val="00E200C9"/>
    <w:rsid w:val="00E212CD"/>
    <w:rsid w:val="00E21ED3"/>
    <w:rsid w:val="00E21FBE"/>
    <w:rsid w:val="00E23D46"/>
    <w:rsid w:val="00E24913"/>
    <w:rsid w:val="00E2523B"/>
    <w:rsid w:val="00E255C0"/>
    <w:rsid w:val="00E25EEF"/>
    <w:rsid w:val="00E346BC"/>
    <w:rsid w:val="00E4020A"/>
    <w:rsid w:val="00E40381"/>
    <w:rsid w:val="00E41553"/>
    <w:rsid w:val="00E41CF2"/>
    <w:rsid w:val="00E46923"/>
    <w:rsid w:val="00E47A3D"/>
    <w:rsid w:val="00E55CD5"/>
    <w:rsid w:val="00E574DD"/>
    <w:rsid w:val="00E57CF2"/>
    <w:rsid w:val="00E60210"/>
    <w:rsid w:val="00E60701"/>
    <w:rsid w:val="00E60791"/>
    <w:rsid w:val="00E64425"/>
    <w:rsid w:val="00E651CD"/>
    <w:rsid w:val="00E65269"/>
    <w:rsid w:val="00E655A6"/>
    <w:rsid w:val="00E66699"/>
    <w:rsid w:val="00E66E56"/>
    <w:rsid w:val="00E70642"/>
    <w:rsid w:val="00E72297"/>
    <w:rsid w:val="00E767C3"/>
    <w:rsid w:val="00E8037B"/>
    <w:rsid w:val="00E838D4"/>
    <w:rsid w:val="00E83FC2"/>
    <w:rsid w:val="00E853BD"/>
    <w:rsid w:val="00E874A5"/>
    <w:rsid w:val="00E910B7"/>
    <w:rsid w:val="00E913E3"/>
    <w:rsid w:val="00E91C41"/>
    <w:rsid w:val="00E921B0"/>
    <w:rsid w:val="00E93634"/>
    <w:rsid w:val="00E944EB"/>
    <w:rsid w:val="00E96155"/>
    <w:rsid w:val="00E97DB9"/>
    <w:rsid w:val="00EA0B3E"/>
    <w:rsid w:val="00EA0DAC"/>
    <w:rsid w:val="00EA286E"/>
    <w:rsid w:val="00EA2FA5"/>
    <w:rsid w:val="00EA665C"/>
    <w:rsid w:val="00EB09C9"/>
    <w:rsid w:val="00EB1E2E"/>
    <w:rsid w:val="00EB59BD"/>
    <w:rsid w:val="00EB5CA8"/>
    <w:rsid w:val="00EB77A9"/>
    <w:rsid w:val="00EB790F"/>
    <w:rsid w:val="00EB7D61"/>
    <w:rsid w:val="00EC3BD8"/>
    <w:rsid w:val="00EC463D"/>
    <w:rsid w:val="00EC68F1"/>
    <w:rsid w:val="00EC6904"/>
    <w:rsid w:val="00EC6CAD"/>
    <w:rsid w:val="00EC7445"/>
    <w:rsid w:val="00ED22D1"/>
    <w:rsid w:val="00ED50EC"/>
    <w:rsid w:val="00ED60D8"/>
    <w:rsid w:val="00ED77E5"/>
    <w:rsid w:val="00EE014D"/>
    <w:rsid w:val="00EE10CF"/>
    <w:rsid w:val="00EE24F4"/>
    <w:rsid w:val="00EE51A3"/>
    <w:rsid w:val="00EE56E2"/>
    <w:rsid w:val="00EF0CF9"/>
    <w:rsid w:val="00EF1BA8"/>
    <w:rsid w:val="00EF2725"/>
    <w:rsid w:val="00EF3556"/>
    <w:rsid w:val="00EF4A38"/>
    <w:rsid w:val="00EF69A1"/>
    <w:rsid w:val="00EF77E5"/>
    <w:rsid w:val="00F02398"/>
    <w:rsid w:val="00F02A16"/>
    <w:rsid w:val="00F034B4"/>
    <w:rsid w:val="00F042E9"/>
    <w:rsid w:val="00F04913"/>
    <w:rsid w:val="00F05330"/>
    <w:rsid w:val="00F0661C"/>
    <w:rsid w:val="00F100AF"/>
    <w:rsid w:val="00F108A9"/>
    <w:rsid w:val="00F1105E"/>
    <w:rsid w:val="00F120CA"/>
    <w:rsid w:val="00F12B4D"/>
    <w:rsid w:val="00F15362"/>
    <w:rsid w:val="00F1550B"/>
    <w:rsid w:val="00F16969"/>
    <w:rsid w:val="00F16E2E"/>
    <w:rsid w:val="00F2324B"/>
    <w:rsid w:val="00F25A8F"/>
    <w:rsid w:val="00F26368"/>
    <w:rsid w:val="00F31C10"/>
    <w:rsid w:val="00F33836"/>
    <w:rsid w:val="00F339C2"/>
    <w:rsid w:val="00F35D68"/>
    <w:rsid w:val="00F36135"/>
    <w:rsid w:val="00F4026A"/>
    <w:rsid w:val="00F417CC"/>
    <w:rsid w:val="00F41A49"/>
    <w:rsid w:val="00F41EC1"/>
    <w:rsid w:val="00F44E81"/>
    <w:rsid w:val="00F47016"/>
    <w:rsid w:val="00F471EA"/>
    <w:rsid w:val="00F47B47"/>
    <w:rsid w:val="00F47C8D"/>
    <w:rsid w:val="00F506CD"/>
    <w:rsid w:val="00F50D57"/>
    <w:rsid w:val="00F52936"/>
    <w:rsid w:val="00F6243E"/>
    <w:rsid w:val="00F66235"/>
    <w:rsid w:val="00F721FC"/>
    <w:rsid w:val="00F7365E"/>
    <w:rsid w:val="00F73A75"/>
    <w:rsid w:val="00F75DC0"/>
    <w:rsid w:val="00F800C7"/>
    <w:rsid w:val="00F8019C"/>
    <w:rsid w:val="00F81AE9"/>
    <w:rsid w:val="00F84324"/>
    <w:rsid w:val="00F84A9A"/>
    <w:rsid w:val="00F85AF8"/>
    <w:rsid w:val="00F86DE1"/>
    <w:rsid w:val="00F87881"/>
    <w:rsid w:val="00F937D9"/>
    <w:rsid w:val="00F94023"/>
    <w:rsid w:val="00F94B5C"/>
    <w:rsid w:val="00F951B4"/>
    <w:rsid w:val="00F95AA2"/>
    <w:rsid w:val="00F96796"/>
    <w:rsid w:val="00F97312"/>
    <w:rsid w:val="00FA0C1F"/>
    <w:rsid w:val="00FA22A5"/>
    <w:rsid w:val="00FA557B"/>
    <w:rsid w:val="00FA5636"/>
    <w:rsid w:val="00FB0DA7"/>
    <w:rsid w:val="00FB259D"/>
    <w:rsid w:val="00FB280F"/>
    <w:rsid w:val="00FB2BFC"/>
    <w:rsid w:val="00FB39FC"/>
    <w:rsid w:val="00FB3C5B"/>
    <w:rsid w:val="00FB53B8"/>
    <w:rsid w:val="00FB59AE"/>
    <w:rsid w:val="00FB7D24"/>
    <w:rsid w:val="00FC0E85"/>
    <w:rsid w:val="00FC112F"/>
    <w:rsid w:val="00FC2743"/>
    <w:rsid w:val="00FC4491"/>
    <w:rsid w:val="00FC4FCF"/>
    <w:rsid w:val="00FC77F8"/>
    <w:rsid w:val="00FCC777"/>
    <w:rsid w:val="00FD020B"/>
    <w:rsid w:val="00FD0572"/>
    <w:rsid w:val="00FD2621"/>
    <w:rsid w:val="00FD3750"/>
    <w:rsid w:val="00FE0939"/>
    <w:rsid w:val="00FE152D"/>
    <w:rsid w:val="00FE2670"/>
    <w:rsid w:val="00FE2BC7"/>
    <w:rsid w:val="00FE2EE5"/>
    <w:rsid w:val="00FE6800"/>
    <w:rsid w:val="00FE72BA"/>
    <w:rsid w:val="00FE7CD9"/>
    <w:rsid w:val="00FF0EF5"/>
    <w:rsid w:val="00FF2446"/>
    <w:rsid w:val="00FF3633"/>
    <w:rsid w:val="00FF7A00"/>
    <w:rsid w:val="01D38434"/>
    <w:rsid w:val="025830BE"/>
    <w:rsid w:val="02656D1B"/>
    <w:rsid w:val="026BC09F"/>
    <w:rsid w:val="031039E2"/>
    <w:rsid w:val="0357843E"/>
    <w:rsid w:val="037EDD9A"/>
    <w:rsid w:val="03AE062B"/>
    <w:rsid w:val="043634D4"/>
    <w:rsid w:val="044A59F9"/>
    <w:rsid w:val="0456165B"/>
    <w:rsid w:val="058520C0"/>
    <w:rsid w:val="05F9D180"/>
    <w:rsid w:val="0616AAA5"/>
    <w:rsid w:val="0651DB2A"/>
    <w:rsid w:val="06C69064"/>
    <w:rsid w:val="06F727D0"/>
    <w:rsid w:val="07224A00"/>
    <w:rsid w:val="0751D9E2"/>
    <w:rsid w:val="078729EB"/>
    <w:rsid w:val="078B4C12"/>
    <w:rsid w:val="07CFEA7C"/>
    <w:rsid w:val="07EA1472"/>
    <w:rsid w:val="08758621"/>
    <w:rsid w:val="09085157"/>
    <w:rsid w:val="09C0A8F3"/>
    <w:rsid w:val="09E187C5"/>
    <w:rsid w:val="0A614391"/>
    <w:rsid w:val="0AAEF67A"/>
    <w:rsid w:val="0AB0F05D"/>
    <w:rsid w:val="0AECC549"/>
    <w:rsid w:val="0B21B534"/>
    <w:rsid w:val="0B8E786E"/>
    <w:rsid w:val="0B95AC38"/>
    <w:rsid w:val="0BBEB0AB"/>
    <w:rsid w:val="0C1228C0"/>
    <w:rsid w:val="0C347FFC"/>
    <w:rsid w:val="0C6355D2"/>
    <w:rsid w:val="0C81C3FA"/>
    <w:rsid w:val="0CF08CA4"/>
    <w:rsid w:val="0D499026"/>
    <w:rsid w:val="0D73F4C3"/>
    <w:rsid w:val="0DAF7BE8"/>
    <w:rsid w:val="0DEAB7CE"/>
    <w:rsid w:val="0E46251C"/>
    <w:rsid w:val="0E7E9BE7"/>
    <w:rsid w:val="0ED8FB41"/>
    <w:rsid w:val="0EE3ACDD"/>
    <w:rsid w:val="0EFBBEE1"/>
    <w:rsid w:val="0F320048"/>
    <w:rsid w:val="0F3553F8"/>
    <w:rsid w:val="0F620230"/>
    <w:rsid w:val="0F665AA1"/>
    <w:rsid w:val="0F8999B6"/>
    <w:rsid w:val="0F9C97E4"/>
    <w:rsid w:val="0FDBFDFA"/>
    <w:rsid w:val="0FF9C476"/>
    <w:rsid w:val="100E7EFE"/>
    <w:rsid w:val="1080A71F"/>
    <w:rsid w:val="108BF8EE"/>
    <w:rsid w:val="1099D591"/>
    <w:rsid w:val="10AE5B98"/>
    <w:rsid w:val="10EBD2E3"/>
    <w:rsid w:val="10F31ACF"/>
    <w:rsid w:val="1124C476"/>
    <w:rsid w:val="115BEFF4"/>
    <w:rsid w:val="11C17EDA"/>
    <w:rsid w:val="12825377"/>
    <w:rsid w:val="12928946"/>
    <w:rsid w:val="1299A421"/>
    <w:rsid w:val="129BFE20"/>
    <w:rsid w:val="12E12A00"/>
    <w:rsid w:val="12F7D72E"/>
    <w:rsid w:val="1343D17D"/>
    <w:rsid w:val="14AF6F1D"/>
    <w:rsid w:val="14C25B1F"/>
    <w:rsid w:val="1505027D"/>
    <w:rsid w:val="15DF87FD"/>
    <w:rsid w:val="15EE2437"/>
    <w:rsid w:val="16C0F295"/>
    <w:rsid w:val="16E56C14"/>
    <w:rsid w:val="17064DB4"/>
    <w:rsid w:val="17085ACF"/>
    <w:rsid w:val="173036F4"/>
    <w:rsid w:val="1763BFFA"/>
    <w:rsid w:val="17C044E2"/>
    <w:rsid w:val="1854C598"/>
    <w:rsid w:val="185D4D73"/>
    <w:rsid w:val="188B032E"/>
    <w:rsid w:val="189147F2"/>
    <w:rsid w:val="18F29336"/>
    <w:rsid w:val="19D82A40"/>
    <w:rsid w:val="19EFA4CF"/>
    <w:rsid w:val="1A3B58FF"/>
    <w:rsid w:val="1A5C87D7"/>
    <w:rsid w:val="1A7606FE"/>
    <w:rsid w:val="1AE9C0B6"/>
    <w:rsid w:val="1AF401CA"/>
    <w:rsid w:val="1B04C367"/>
    <w:rsid w:val="1B73FAA1"/>
    <w:rsid w:val="1B801C41"/>
    <w:rsid w:val="1BBE0103"/>
    <w:rsid w:val="1C66FBB8"/>
    <w:rsid w:val="1DA7DA88"/>
    <w:rsid w:val="1DDBFD10"/>
    <w:rsid w:val="1E06F53B"/>
    <w:rsid w:val="1E565163"/>
    <w:rsid w:val="1E66442D"/>
    <w:rsid w:val="1E6D8087"/>
    <w:rsid w:val="1E89EA62"/>
    <w:rsid w:val="1ECDD57A"/>
    <w:rsid w:val="1EEB5E4A"/>
    <w:rsid w:val="1F076A08"/>
    <w:rsid w:val="1F0ECA22"/>
    <w:rsid w:val="1F23F2EA"/>
    <w:rsid w:val="1F4A1456"/>
    <w:rsid w:val="1F623F99"/>
    <w:rsid w:val="1F712105"/>
    <w:rsid w:val="1FA0F4AE"/>
    <w:rsid w:val="1FB04D20"/>
    <w:rsid w:val="202319B5"/>
    <w:rsid w:val="208F1BB2"/>
    <w:rsid w:val="20917226"/>
    <w:rsid w:val="21114677"/>
    <w:rsid w:val="21FBB72B"/>
    <w:rsid w:val="230F7A7C"/>
    <w:rsid w:val="234FFD71"/>
    <w:rsid w:val="23B27035"/>
    <w:rsid w:val="24082DBE"/>
    <w:rsid w:val="2453EF49"/>
    <w:rsid w:val="24AB4ADD"/>
    <w:rsid w:val="24BF6C8C"/>
    <w:rsid w:val="24C7B03A"/>
    <w:rsid w:val="2506572C"/>
    <w:rsid w:val="256F4AE6"/>
    <w:rsid w:val="25A7E0FF"/>
    <w:rsid w:val="25FFAB56"/>
    <w:rsid w:val="26471B3E"/>
    <w:rsid w:val="2693F070"/>
    <w:rsid w:val="2745BCC1"/>
    <w:rsid w:val="27741DCB"/>
    <w:rsid w:val="27A38B54"/>
    <w:rsid w:val="27CAD952"/>
    <w:rsid w:val="27E2EB9F"/>
    <w:rsid w:val="27F12899"/>
    <w:rsid w:val="28547188"/>
    <w:rsid w:val="285D9FA4"/>
    <w:rsid w:val="2934D410"/>
    <w:rsid w:val="2959CD34"/>
    <w:rsid w:val="29811630"/>
    <w:rsid w:val="299663DB"/>
    <w:rsid w:val="29A8B49C"/>
    <w:rsid w:val="29CAE45E"/>
    <w:rsid w:val="29EDC760"/>
    <w:rsid w:val="29EE03FF"/>
    <w:rsid w:val="2A5EB94B"/>
    <w:rsid w:val="2A7B8C26"/>
    <w:rsid w:val="2A8E2C4A"/>
    <w:rsid w:val="2A979E1C"/>
    <w:rsid w:val="2AB476CE"/>
    <w:rsid w:val="2AF204BB"/>
    <w:rsid w:val="2BDA7F16"/>
    <w:rsid w:val="2BF2F80D"/>
    <w:rsid w:val="2C93CD39"/>
    <w:rsid w:val="2CB6B2BA"/>
    <w:rsid w:val="2CE0CCB7"/>
    <w:rsid w:val="2D04F224"/>
    <w:rsid w:val="2D0DE2B4"/>
    <w:rsid w:val="2D50AA29"/>
    <w:rsid w:val="2D5F36C9"/>
    <w:rsid w:val="2D6D514E"/>
    <w:rsid w:val="2D9F5FD4"/>
    <w:rsid w:val="2DA44FA9"/>
    <w:rsid w:val="2DBE24CA"/>
    <w:rsid w:val="2DD55446"/>
    <w:rsid w:val="2E0340E7"/>
    <w:rsid w:val="2E1B4371"/>
    <w:rsid w:val="2EA9B315"/>
    <w:rsid w:val="2EDCDB92"/>
    <w:rsid w:val="2EFBD003"/>
    <w:rsid w:val="2FA29826"/>
    <w:rsid w:val="2FE2E15F"/>
    <w:rsid w:val="2FFF8882"/>
    <w:rsid w:val="300A331E"/>
    <w:rsid w:val="304F5F20"/>
    <w:rsid w:val="3086D214"/>
    <w:rsid w:val="30A5390B"/>
    <w:rsid w:val="30BF6427"/>
    <w:rsid w:val="316BBC87"/>
    <w:rsid w:val="318308A8"/>
    <w:rsid w:val="31C3B25B"/>
    <w:rsid w:val="31C473DA"/>
    <w:rsid w:val="31D6A317"/>
    <w:rsid w:val="32B26C9D"/>
    <w:rsid w:val="334F0910"/>
    <w:rsid w:val="335B0B4B"/>
    <w:rsid w:val="336C0A0B"/>
    <w:rsid w:val="33BA8390"/>
    <w:rsid w:val="33E457AB"/>
    <w:rsid w:val="341F3576"/>
    <w:rsid w:val="344695C3"/>
    <w:rsid w:val="344A1FA8"/>
    <w:rsid w:val="34A255ED"/>
    <w:rsid w:val="34F99C94"/>
    <w:rsid w:val="35297D5F"/>
    <w:rsid w:val="3581615C"/>
    <w:rsid w:val="3592537C"/>
    <w:rsid w:val="35942F70"/>
    <w:rsid w:val="35F475BE"/>
    <w:rsid w:val="360B9B47"/>
    <w:rsid w:val="365E31AE"/>
    <w:rsid w:val="3692AC0D"/>
    <w:rsid w:val="3716D774"/>
    <w:rsid w:val="3726E03C"/>
    <w:rsid w:val="3786148D"/>
    <w:rsid w:val="380C667D"/>
    <w:rsid w:val="3831BC96"/>
    <w:rsid w:val="3849B2BF"/>
    <w:rsid w:val="38878DA7"/>
    <w:rsid w:val="38C0EFA4"/>
    <w:rsid w:val="38E01375"/>
    <w:rsid w:val="394DA9F0"/>
    <w:rsid w:val="397BE258"/>
    <w:rsid w:val="39B59F74"/>
    <w:rsid w:val="39CA4CCF"/>
    <w:rsid w:val="39D073B1"/>
    <w:rsid w:val="39E7E1D2"/>
    <w:rsid w:val="39F8526E"/>
    <w:rsid w:val="3A05B478"/>
    <w:rsid w:val="3A4FA449"/>
    <w:rsid w:val="3A50F52E"/>
    <w:rsid w:val="3A531C5E"/>
    <w:rsid w:val="3AC1E508"/>
    <w:rsid w:val="3B2BB777"/>
    <w:rsid w:val="3B440EB3"/>
    <w:rsid w:val="3B4E9B04"/>
    <w:rsid w:val="3B5BAEC8"/>
    <w:rsid w:val="3BB17FE0"/>
    <w:rsid w:val="3BF89066"/>
    <w:rsid w:val="3C9D4A4E"/>
    <w:rsid w:val="3CB90449"/>
    <w:rsid w:val="3CBFC41D"/>
    <w:rsid w:val="3CE9784E"/>
    <w:rsid w:val="3D8C350F"/>
    <w:rsid w:val="3DF850C7"/>
    <w:rsid w:val="3E07ABA2"/>
    <w:rsid w:val="3E11E465"/>
    <w:rsid w:val="3E1F2DFA"/>
    <w:rsid w:val="3E2F897C"/>
    <w:rsid w:val="3E787B25"/>
    <w:rsid w:val="3F21E959"/>
    <w:rsid w:val="3F74318E"/>
    <w:rsid w:val="3FAFB77F"/>
    <w:rsid w:val="3FCD8940"/>
    <w:rsid w:val="3FFEEBC3"/>
    <w:rsid w:val="4015AC4C"/>
    <w:rsid w:val="401C0695"/>
    <w:rsid w:val="40C5A740"/>
    <w:rsid w:val="412283E3"/>
    <w:rsid w:val="41681D89"/>
    <w:rsid w:val="41A9CF77"/>
    <w:rsid w:val="41D1D8D4"/>
    <w:rsid w:val="4267D1EA"/>
    <w:rsid w:val="429F5E86"/>
    <w:rsid w:val="42F5731B"/>
    <w:rsid w:val="42FCD7F6"/>
    <w:rsid w:val="4303E0B2"/>
    <w:rsid w:val="4324EFE9"/>
    <w:rsid w:val="433F9579"/>
    <w:rsid w:val="4372D0FE"/>
    <w:rsid w:val="43889742"/>
    <w:rsid w:val="43AA911D"/>
    <w:rsid w:val="43CB6E89"/>
    <w:rsid w:val="446D92FD"/>
    <w:rsid w:val="45132CCC"/>
    <w:rsid w:val="45A574C7"/>
    <w:rsid w:val="45B770B0"/>
    <w:rsid w:val="464D7E06"/>
    <w:rsid w:val="46ADC06E"/>
    <w:rsid w:val="46C13DA5"/>
    <w:rsid w:val="46CB0F23"/>
    <w:rsid w:val="47570A9B"/>
    <w:rsid w:val="47A276E0"/>
    <w:rsid w:val="480F835A"/>
    <w:rsid w:val="484ACD8E"/>
    <w:rsid w:val="4860A684"/>
    <w:rsid w:val="4866DF84"/>
    <w:rsid w:val="48BDA7C2"/>
    <w:rsid w:val="48C30190"/>
    <w:rsid w:val="48D4BC21"/>
    <w:rsid w:val="48F14503"/>
    <w:rsid w:val="4949F817"/>
    <w:rsid w:val="49BC8E92"/>
    <w:rsid w:val="4A17F052"/>
    <w:rsid w:val="4AC13B9E"/>
    <w:rsid w:val="4B550A35"/>
    <w:rsid w:val="4B557934"/>
    <w:rsid w:val="4B9DCF0B"/>
    <w:rsid w:val="4BC62938"/>
    <w:rsid w:val="4BF53EF5"/>
    <w:rsid w:val="4C70F93E"/>
    <w:rsid w:val="4D2E0366"/>
    <w:rsid w:val="4D5E1A13"/>
    <w:rsid w:val="4DBED572"/>
    <w:rsid w:val="4DF2ABF1"/>
    <w:rsid w:val="4DFB0376"/>
    <w:rsid w:val="4E595A34"/>
    <w:rsid w:val="4EA2A6E5"/>
    <w:rsid w:val="4EAA7B30"/>
    <w:rsid w:val="4EE0E093"/>
    <w:rsid w:val="4F4A9807"/>
    <w:rsid w:val="4F626A4C"/>
    <w:rsid w:val="4F70F494"/>
    <w:rsid w:val="4F7501E8"/>
    <w:rsid w:val="4F9EEC33"/>
    <w:rsid w:val="501D162D"/>
    <w:rsid w:val="50711D95"/>
    <w:rsid w:val="50906EC6"/>
    <w:rsid w:val="50DE4802"/>
    <w:rsid w:val="50EAA230"/>
    <w:rsid w:val="50EBD56D"/>
    <w:rsid w:val="510CC4F5"/>
    <w:rsid w:val="513B4B73"/>
    <w:rsid w:val="51918A6A"/>
    <w:rsid w:val="52068C47"/>
    <w:rsid w:val="52176535"/>
    <w:rsid w:val="52317B09"/>
    <w:rsid w:val="526B7131"/>
    <w:rsid w:val="52754777"/>
    <w:rsid w:val="52813BA8"/>
    <w:rsid w:val="52819B1D"/>
    <w:rsid w:val="5358904A"/>
    <w:rsid w:val="53792F6A"/>
    <w:rsid w:val="540F2171"/>
    <w:rsid w:val="549E0682"/>
    <w:rsid w:val="54AF21FB"/>
    <w:rsid w:val="54AF54CC"/>
    <w:rsid w:val="54F93A35"/>
    <w:rsid w:val="55471712"/>
    <w:rsid w:val="55A97F29"/>
    <w:rsid w:val="55AF4F35"/>
    <w:rsid w:val="55F1975C"/>
    <w:rsid w:val="561CE703"/>
    <w:rsid w:val="5637A6A8"/>
    <w:rsid w:val="563F4B1D"/>
    <w:rsid w:val="56ADA6A2"/>
    <w:rsid w:val="57027F89"/>
    <w:rsid w:val="5719D2B9"/>
    <w:rsid w:val="572928AB"/>
    <w:rsid w:val="57414313"/>
    <w:rsid w:val="577234DB"/>
    <w:rsid w:val="57A66B4D"/>
    <w:rsid w:val="57B71DAD"/>
    <w:rsid w:val="57DFB244"/>
    <w:rsid w:val="58141DAD"/>
    <w:rsid w:val="582E8ADA"/>
    <w:rsid w:val="586898E0"/>
    <w:rsid w:val="589B9820"/>
    <w:rsid w:val="58E62FD8"/>
    <w:rsid w:val="58EEB6BC"/>
    <w:rsid w:val="590C298D"/>
    <w:rsid w:val="594CC6C5"/>
    <w:rsid w:val="5A3EBD18"/>
    <w:rsid w:val="5A4D1324"/>
    <w:rsid w:val="5A4DFFB1"/>
    <w:rsid w:val="5A67AB8B"/>
    <w:rsid w:val="5A929648"/>
    <w:rsid w:val="5B7759DF"/>
    <w:rsid w:val="5B78ED3B"/>
    <w:rsid w:val="5B88CDFE"/>
    <w:rsid w:val="5B95A24D"/>
    <w:rsid w:val="5C0749D5"/>
    <w:rsid w:val="5C4C1D8E"/>
    <w:rsid w:val="5C52C4A5"/>
    <w:rsid w:val="5C63C27C"/>
    <w:rsid w:val="5C7F3537"/>
    <w:rsid w:val="5CC6B3AF"/>
    <w:rsid w:val="5D727EFD"/>
    <w:rsid w:val="5E9A77DB"/>
    <w:rsid w:val="5EC88EE8"/>
    <w:rsid w:val="5EF6A469"/>
    <w:rsid w:val="5F022E84"/>
    <w:rsid w:val="5F4394D3"/>
    <w:rsid w:val="5F976308"/>
    <w:rsid w:val="5FB3F0F6"/>
    <w:rsid w:val="5FB99CF6"/>
    <w:rsid w:val="5FC4708E"/>
    <w:rsid w:val="5FD5031F"/>
    <w:rsid w:val="5FFBFBCE"/>
    <w:rsid w:val="60230174"/>
    <w:rsid w:val="60255A5B"/>
    <w:rsid w:val="6047B42F"/>
    <w:rsid w:val="6055E541"/>
    <w:rsid w:val="60966390"/>
    <w:rsid w:val="609C1B68"/>
    <w:rsid w:val="60E59795"/>
    <w:rsid w:val="60F42FC0"/>
    <w:rsid w:val="60F5536B"/>
    <w:rsid w:val="611D513B"/>
    <w:rsid w:val="619D1869"/>
    <w:rsid w:val="61D10E51"/>
    <w:rsid w:val="622CF7F3"/>
    <w:rsid w:val="636859CB"/>
    <w:rsid w:val="63BC66BA"/>
    <w:rsid w:val="646D584B"/>
    <w:rsid w:val="647C9C9A"/>
    <w:rsid w:val="649A0AC0"/>
    <w:rsid w:val="65AC0A0E"/>
    <w:rsid w:val="6614D8AA"/>
    <w:rsid w:val="661A0EF6"/>
    <w:rsid w:val="6672EFF8"/>
    <w:rsid w:val="6686D230"/>
    <w:rsid w:val="66AFA805"/>
    <w:rsid w:val="66C35037"/>
    <w:rsid w:val="66E4CD1C"/>
    <w:rsid w:val="675C48FA"/>
    <w:rsid w:val="683BCAEE"/>
    <w:rsid w:val="6840EBAC"/>
    <w:rsid w:val="68A26095"/>
    <w:rsid w:val="68D29D85"/>
    <w:rsid w:val="69044E21"/>
    <w:rsid w:val="690981D2"/>
    <w:rsid w:val="696C0610"/>
    <w:rsid w:val="69BE72F2"/>
    <w:rsid w:val="6A3B0F74"/>
    <w:rsid w:val="6A8ED485"/>
    <w:rsid w:val="6AFEB788"/>
    <w:rsid w:val="6B03C6CD"/>
    <w:rsid w:val="6B086C72"/>
    <w:rsid w:val="6BAD1405"/>
    <w:rsid w:val="6BF6871D"/>
    <w:rsid w:val="6CA278D7"/>
    <w:rsid w:val="6CB11626"/>
    <w:rsid w:val="6CB84C5A"/>
    <w:rsid w:val="6CCD20B5"/>
    <w:rsid w:val="6CE44FD7"/>
    <w:rsid w:val="6D686BB1"/>
    <w:rsid w:val="6DA710FF"/>
    <w:rsid w:val="6DDEA1BC"/>
    <w:rsid w:val="6E44A4A6"/>
    <w:rsid w:val="6E492057"/>
    <w:rsid w:val="6E570BF3"/>
    <w:rsid w:val="6E87C690"/>
    <w:rsid w:val="6EB1A5E5"/>
    <w:rsid w:val="6EF934D9"/>
    <w:rsid w:val="6F338F8C"/>
    <w:rsid w:val="6FDA1999"/>
    <w:rsid w:val="704DA700"/>
    <w:rsid w:val="708BBEAF"/>
    <w:rsid w:val="70F35DCE"/>
    <w:rsid w:val="712626D0"/>
    <w:rsid w:val="71669EBD"/>
    <w:rsid w:val="71708734"/>
    <w:rsid w:val="717A8819"/>
    <w:rsid w:val="719C6F69"/>
    <w:rsid w:val="720F88B8"/>
    <w:rsid w:val="72508490"/>
    <w:rsid w:val="7275F3F6"/>
    <w:rsid w:val="72C8B58C"/>
    <w:rsid w:val="730DF851"/>
    <w:rsid w:val="7330575F"/>
    <w:rsid w:val="73452281"/>
    <w:rsid w:val="740D4A6F"/>
    <w:rsid w:val="741F8C73"/>
    <w:rsid w:val="74A3BE95"/>
    <w:rsid w:val="74A96BFF"/>
    <w:rsid w:val="74B228DB"/>
    <w:rsid w:val="74BC0C9B"/>
    <w:rsid w:val="74D530AD"/>
    <w:rsid w:val="74E280CF"/>
    <w:rsid w:val="74E9D235"/>
    <w:rsid w:val="75267E78"/>
    <w:rsid w:val="7585AB62"/>
    <w:rsid w:val="75D5C445"/>
    <w:rsid w:val="75F4E88C"/>
    <w:rsid w:val="7602F2EF"/>
    <w:rsid w:val="762AF9BE"/>
    <w:rsid w:val="7635D0AE"/>
    <w:rsid w:val="767E67C5"/>
    <w:rsid w:val="76ACFAD5"/>
    <w:rsid w:val="76D1B617"/>
    <w:rsid w:val="770C8D86"/>
    <w:rsid w:val="77971336"/>
    <w:rsid w:val="77D0A140"/>
    <w:rsid w:val="77D3F0A7"/>
    <w:rsid w:val="780BB33A"/>
    <w:rsid w:val="7856819C"/>
    <w:rsid w:val="78DA5CDD"/>
    <w:rsid w:val="78E12F5B"/>
    <w:rsid w:val="79492587"/>
    <w:rsid w:val="79F6632F"/>
    <w:rsid w:val="7AAE5B4B"/>
    <w:rsid w:val="7AC52DBB"/>
    <w:rsid w:val="7B0E7B02"/>
    <w:rsid w:val="7B70816E"/>
    <w:rsid w:val="7BF3C0D6"/>
    <w:rsid w:val="7C71B8DB"/>
    <w:rsid w:val="7CB33BD3"/>
    <w:rsid w:val="7CE7DA62"/>
    <w:rsid w:val="7D296744"/>
    <w:rsid w:val="7D354FB8"/>
    <w:rsid w:val="7DDAB7A4"/>
    <w:rsid w:val="7E1F475F"/>
    <w:rsid w:val="7E33F8DD"/>
    <w:rsid w:val="7E9AC9C6"/>
    <w:rsid w:val="7F6CFF33"/>
    <w:rsid w:val="7F9BCAD2"/>
    <w:rsid w:val="7FC79A5F"/>
    <w:rsid w:val="7FE2F83B"/>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E057F3B4-3EC3-48F7-AA97-E695906908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4">
    <w:name w:val="heading 4"/>
    <w:basedOn w:val="Standard"/>
    <w:next w:val="Standard"/>
    <w:link w:val="berschrift4Zchn"/>
    <w:semiHidden/>
    <w:unhideWhenUsed/>
    <w:qFormat/>
    <w:rsid w:val="0084284C"/>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uiPriority w:val="99"/>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uiPriority w:val="20"/>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C24661"/>
    <w:pPr>
      <w:spacing w:after="0" w:line="240" w:lineRule="auto"/>
    </w:pPr>
    <w:rPr>
      <w:bCs/>
      <w:szCs w:val="20"/>
      <w:lang w:eastAsia="de-CH" w:bidi="ar-SA"/>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B37D3D"/>
    <w:rPr>
      <w:color w:val="808080"/>
      <w:shd w:val="clear" w:color="auto" w:fill="E6E6E6"/>
    </w:rPr>
  </w:style>
  <w:style w:type="character" w:styleId="NichtaufgelsteErwhnung">
    <w:name w:val="Unresolved Mention"/>
    <w:basedOn w:val="Absatz-Standardschriftart"/>
    <w:uiPriority w:val="99"/>
    <w:semiHidden/>
    <w:unhideWhenUsed/>
    <w:rsid w:val="009D52F0"/>
    <w:rPr>
      <w:color w:val="605E5C"/>
      <w:shd w:val="clear" w:color="auto" w:fill="E1DFDD"/>
    </w:rPr>
  </w:style>
  <w:style w:type="character" w:customStyle="1" w:styleId="berschrift4Zchn">
    <w:name w:val="Überschrift 4 Zchn"/>
    <w:basedOn w:val="Absatz-Standardschriftart"/>
    <w:link w:val="berschrift4"/>
    <w:semiHidden/>
    <w:rsid w:val="0084284C"/>
    <w:rPr>
      <w:rFonts w:asciiTheme="majorHAnsi" w:eastAsiaTheme="majorEastAsia" w:hAnsiTheme="majorHAnsi" w:cstheme="majorBidi"/>
      <w:i/>
      <w:iCs/>
      <w:color w:val="365F91" w:themeColor="accent1" w:themeShade="BF"/>
      <w:szCs w:val="22"/>
      <w:lang w:val="de-DE"/>
    </w:rPr>
  </w:style>
  <w:style w:type="character" w:customStyle="1" w:styleId="blue">
    <w:name w:val="blue"/>
    <w:basedOn w:val="Absatz-Standardschriftart"/>
    <w:rsid w:val="0084284C"/>
  </w:style>
  <w:style w:type="paragraph" w:styleId="StandardWeb">
    <w:name w:val="Normal (Web)"/>
    <w:basedOn w:val="Standard"/>
    <w:uiPriority w:val="99"/>
    <w:semiHidden/>
    <w:unhideWhenUsed/>
    <w:rsid w:val="007B7EF2"/>
    <w:pPr>
      <w:spacing w:before="100" w:beforeAutospacing="1" w:after="100" w:afterAutospacing="1" w:line="240" w:lineRule="auto"/>
    </w:pPr>
    <w:rPr>
      <w:rFonts w:ascii="Times New Roman" w:hAnsi="Times New Roman" w:cs="Times New Roman"/>
      <w:sz w:val="24"/>
      <w:szCs w:val="24"/>
      <w:lang w:eastAsia="de-DE" w:bidi="ar-SA"/>
    </w:rPr>
  </w:style>
  <w:style w:type="paragraph" w:customStyle="1" w:styleId="paragraph">
    <w:name w:val="paragraph"/>
    <w:basedOn w:val="Standard"/>
    <w:rsid w:val="002D6EA7"/>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2D6EA7"/>
  </w:style>
  <w:style w:type="character" w:customStyle="1" w:styleId="eop">
    <w:name w:val="eop"/>
    <w:basedOn w:val="Absatz-Standardschriftart"/>
    <w:rsid w:val="002D6EA7"/>
  </w:style>
  <w:style w:type="character" w:customStyle="1" w:styleId="apple-converted-space">
    <w:name w:val="apple-converted-space"/>
    <w:basedOn w:val="Absatz-Standardschriftart"/>
    <w:rsid w:val="002C1C22"/>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6524D0"/>
    <w:rPr>
      <w:rFonts w:ascii="Arial" w:hAnsi="Arial" w:cs="Arial"/>
      <w:szCs w:val="22"/>
      <w:lang w:val="de-DE"/>
    </w:rPr>
  </w:style>
  <w:style w:type="paragraph" w:customStyle="1" w:styleId="hero-text">
    <w:name w:val="hero-text"/>
    <w:basedOn w:val="Standard"/>
    <w:rsid w:val="00FC4FCF"/>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bcx0">
    <w:name w:val="bcx0"/>
    <w:basedOn w:val="Absatz-Standardschriftart"/>
    <w:rsid w:val="003D63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951756">
      <w:bodyDiv w:val="1"/>
      <w:marLeft w:val="0"/>
      <w:marRight w:val="0"/>
      <w:marTop w:val="0"/>
      <w:marBottom w:val="0"/>
      <w:divBdr>
        <w:top w:val="none" w:sz="0" w:space="0" w:color="auto"/>
        <w:left w:val="none" w:sz="0" w:space="0" w:color="auto"/>
        <w:bottom w:val="none" w:sz="0" w:space="0" w:color="auto"/>
        <w:right w:val="none" w:sz="0" w:space="0" w:color="auto"/>
      </w:divBdr>
      <w:divsChild>
        <w:div w:id="1931305564">
          <w:marLeft w:val="0"/>
          <w:marRight w:val="0"/>
          <w:marTop w:val="0"/>
          <w:marBottom w:val="0"/>
          <w:divBdr>
            <w:top w:val="none" w:sz="0" w:space="0" w:color="auto"/>
            <w:left w:val="none" w:sz="0" w:space="0" w:color="auto"/>
            <w:bottom w:val="none" w:sz="0" w:space="0" w:color="auto"/>
            <w:right w:val="none" w:sz="0" w:space="0" w:color="auto"/>
          </w:divBdr>
          <w:divsChild>
            <w:div w:id="113425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371272">
      <w:bodyDiv w:val="1"/>
      <w:marLeft w:val="0"/>
      <w:marRight w:val="0"/>
      <w:marTop w:val="0"/>
      <w:marBottom w:val="0"/>
      <w:divBdr>
        <w:top w:val="none" w:sz="0" w:space="0" w:color="auto"/>
        <w:left w:val="none" w:sz="0" w:space="0" w:color="auto"/>
        <w:bottom w:val="none" w:sz="0" w:space="0" w:color="auto"/>
        <w:right w:val="none" w:sz="0" w:space="0" w:color="auto"/>
      </w:divBdr>
    </w:div>
    <w:div w:id="146672226">
      <w:bodyDiv w:val="1"/>
      <w:marLeft w:val="0"/>
      <w:marRight w:val="0"/>
      <w:marTop w:val="0"/>
      <w:marBottom w:val="0"/>
      <w:divBdr>
        <w:top w:val="none" w:sz="0" w:space="0" w:color="auto"/>
        <w:left w:val="none" w:sz="0" w:space="0" w:color="auto"/>
        <w:bottom w:val="none" w:sz="0" w:space="0" w:color="auto"/>
        <w:right w:val="none" w:sz="0" w:space="0" w:color="auto"/>
      </w:divBdr>
    </w:div>
    <w:div w:id="175266539">
      <w:bodyDiv w:val="1"/>
      <w:marLeft w:val="0"/>
      <w:marRight w:val="0"/>
      <w:marTop w:val="0"/>
      <w:marBottom w:val="0"/>
      <w:divBdr>
        <w:top w:val="none" w:sz="0" w:space="0" w:color="auto"/>
        <w:left w:val="none" w:sz="0" w:space="0" w:color="auto"/>
        <w:bottom w:val="none" w:sz="0" w:space="0" w:color="auto"/>
        <w:right w:val="none" w:sz="0" w:space="0" w:color="auto"/>
      </w:divBdr>
      <w:divsChild>
        <w:div w:id="656493827">
          <w:marLeft w:val="0"/>
          <w:marRight w:val="0"/>
          <w:marTop w:val="0"/>
          <w:marBottom w:val="0"/>
          <w:divBdr>
            <w:top w:val="none" w:sz="0" w:space="0" w:color="auto"/>
            <w:left w:val="none" w:sz="0" w:space="0" w:color="auto"/>
            <w:bottom w:val="none" w:sz="0" w:space="0" w:color="auto"/>
            <w:right w:val="none" w:sz="0" w:space="0" w:color="auto"/>
          </w:divBdr>
        </w:div>
        <w:div w:id="1345983333">
          <w:marLeft w:val="0"/>
          <w:marRight w:val="0"/>
          <w:marTop w:val="0"/>
          <w:marBottom w:val="0"/>
          <w:divBdr>
            <w:top w:val="none" w:sz="0" w:space="0" w:color="auto"/>
            <w:left w:val="none" w:sz="0" w:space="0" w:color="auto"/>
            <w:bottom w:val="none" w:sz="0" w:space="0" w:color="auto"/>
            <w:right w:val="none" w:sz="0" w:space="0" w:color="auto"/>
          </w:divBdr>
        </w:div>
      </w:divsChild>
    </w:div>
    <w:div w:id="233204272">
      <w:bodyDiv w:val="1"/>
      <w:marLeft w:val="0"/>
      <w:marRight w:val="0"/>
      <w:marTop w:val="0"/>
      <w:marBottom w:val="0"/>
      <w:divBdr>
        <w:top w:val="none" w:sz="0" w:space="0" w:color="auto"/>
        <w:left w:val="none" w:sz="0" w:space="0" w:color="auto"/>
        <w:bottom w:val="none" w:sz="0" w:space="0" w:color="auto"/>
        <w:right w:val="none" w:sz="0" w:space="0" w:color="auto"/>
      </w:divBdr>
    </w:div>
    <w:div w:id="294020236">
      <w:bodyDiv w:val="1"/>
      <w:marLeft w:val="0"/>
      <w:marRight w:val="0"/>
      <w:marTop w:val="0"/>
      <w:marBottom w:val="0"/>
      <w:divBdr>
        <w:top w:val="none" w:sz="0" w:space="0" w:color="auto"/>
        <w:left w:val="none" w:sz="0" w:space="0" w:color="auto"/>
        <w:bottom w:val="none" w:sz="0" w:space="0" w:color="auto"/>
        <w:right w:val="none" w:sz="0" w:space="0" w:color="auto"/>
      </w:divBdr>
    </w:div>
    <w:div w:id="321349175">
      <w:bodyDiv w:val="1"/>
      <w:marLeft w:val="0"/>
      <w:marRight w:val="0"/>
      <w:marTop w:val="0"/>
      <w:marBottom w:val="0"/>
      <w:divBdr>
        <w:top w:val="none" w:sz="0" w:space="0" w:color="auto"/>
        <w:left w:val="none" w:sz="0" w:space="0" w:color="auto"/>
        <w:bottom w:val="none" w:sz="0" w:space="0" w:color="auto"/>
        <w:right w:val="none" w:sz="0" w:space="0" w:color="auto"/>
      </w:divBdr>
      <w:divsChild>
        <w:div w:id="26684770">
          <w:marLeft w:val="0"/>
          <w:marRight w:val="0"/>
          <w:marTop w:val="0"/>
          <w:marBottom w:val="0"/>
          <w:divBdr>
            <w:top w:val="none" w:sz="0" w:space="0" w:color="auto"/>
            <w:left w:val="none" w:sz="0" w:space="0" w:color="auto"/>
            <w:bottom w:val="none" w:sz="0" w:space="0" w:color="auto"/>
            <w:right w:val="none" w:sz="0" w:space="0" w:color="auto"/>
          </w:divBdr>
          <w:divsChild>
            <w:div w:id="6638487">
              <w:marLeft w:val="0"/>
              <w:marRight w:val="0"/>
              <w:marTop w:val="0"/>
              <w:marBottom w:val="0"/>
              <w:divBdr>
                <w:top w:val="none" w:sz="0" w:space="0" w:color="auto"/>
                <w:left w:val="none" w:sz="0" w:space="0" w:color="auto"/>
                <w:bottom w:val="none" w:sz="0" w:space="0" w:color="auto"/>
                <w:right w:val="none" w:sz="0" w:space="0" w:color="auto"/>
              </w:divBdr>
            </w:div>
            <w:div w:id="708452307">
              <w:marLeft w:val="0"/>
              <w:marRight w:val="0"/>
              <w:marTop w:val="0"/>
              <w:marBottom w:val="0"/>
              <w:divBdr>
                <w:top w:val="none" w:sz="0" w:space="0" w:color="auto"/>
                <w:left w:val="none" w:sz="0" w:space="0" w:color="auto"/>
                <w:bottom w:val="none" w:sz="0" w:space="0" w:color="auto"/>
                <w:right w:val="none" w:sz="0" w:space="0" w:color="auto"/>
              </w:divBdr>
            </w:div>
          </w:divsChild>
        </w:div>
        <w:div w:id="842622505">
          <w:marLeft w:val="0"/>
          <w:marRight w:val="0"/>
          <w:marTop w:val="0"/>
          <w:marBottom w:val="0"/>
          <w:divBdr>
            <w:top w:val="none" w:sz="0" w:space="0" w:color="auto"/>
            <w:left w:val="none" w:sz="0" w:space="0" w:color="auto"/>
            <w:bottom w:val="none" w:sz="0" w:space="0" w:color="auto"/>
            <w:right w:val="none" w:sz="0" w:space="0" w:color="auto"/>
          </w:divBdr>
          <w:divsChild>
            <w:div w:id="174753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34851940">
      <w:bodyDiv w:val="1"/>
      <w:marLeft w:val="0"/>
      <w:marRight w:val="0"/>
      <w:marTop w:val="0"/>
      <w:marBottom w:val="0"/>
      <w:divBdr>
        <w:top w:val="none" w:sz="0" w:space="0" w:color="auto"/>
        <w:left w:val="none" w:sz="0" w:space="0" w:color="auto"/>
        <w:bottom w:val="none" w:sz="0" w:space="0" w:color="auto"/>
        <w:right w:val="none" w:sz="0" w:space="0" w:color="auto"/>
      </w:divBdr>
      <w:divsChild>
        <w:div w:id="44136781">
          <w:marLeft w:val="0"/>
          <w:marRight w:val="0"/>
          <w:marTop w:val="0"/>
          <w:marBottom w:val="0"/>
          <w:divBdr>
            <w:top w:val="none" w:sz="0" w:space="0" w:color="auto"/>
            <w:left w:val="none" w:sz="0" w:space="0" w:color="auto"/>
            <w:bottom w:val="none" w:sz="0" w:space="0" w:color="auto"/>
            <w:right w:val="none" w:sz="0" w:space="0" w:color="auto"/>
          </w:divBdr>
        </w:div>
        <w:div w:id="117649024">
          <w:marLeft w:val="0"/>
          <w:marRight w:val="0"/>
          <w:marTop w:val="0"/>
          <w:marBottom w:val="0"/>
          <w:divBdr>
            <w:top w:val="none" w:sz="0" w:space="0" w:color="auto"/>
            <w:left w:val="none" w:sz="0" w:space="0" w:color="auto"/>
            <w:bottom w:val="none" w:sz="0" w:space="0" w:color="auto"/>
            <w:right w:val="none" w:sz="0" w:space="0" w:color="auto"/>
          </w:divBdr>
        </w:div>
        <w:div w:id="212154067">
          <w:marLeft w:val="0"/>
          <w:marRight w:val="0"/>
          <w:marTop w:val="0"/>
          <w:marBottom w:val="0"/>
          <w:divBdr>
            <w:top w:val="none" w:sz="0" w:space="0" w:color="auto"/>
            <w:left w:val="none" w:sz="0" w:space="0" w:color="auto"/>
            <w:bottom w:val="none" w:sz="0" w:space="0" w:color="auto"/>
            <w:right w:val="none" w:sz="0" w:space="0" w:color="auto"/>
          </w:divBdr>
        </w:div>
        <w:div w:id="225073659">
          <w:marLeft w:val="0"/>
          <w:marRight w:val="0"/>
          <w:marTop w:val="0"/>
          <w:marBottom w:val="0"/>
          <w:divBdr>
            <w:top w:val="none" w:sz="0" w:space="0" w:color="auto"/>
            <w:left w:val="none" w:sz="0" w:space="0" w:color="auto"/>
            <w:bottom w:val="none" w:sz="0" w:space="0" w:color="auto"/>
            <w:right w:val="none" w:sz="0" w:space="0" w:color="auto"/>
          </w:divBdr>
        </w:div>
        <w:div w:id="311105638">
          <w:marLeft w:val="0"/>
          <w:marRight w:val="0"/>
          <w:marTop w:val="0"/>
          <w:marBottom w:val="0"/>
          <w:divBdr>
            <w:top w:val="none" w:sz="0" w:space="0" w:color="auto"/>
            <w:left w:val="none" w:sz="0" w:space="0" w:color="auto"/>
            <w:bottom w:val="none" w:sz="0" w:space="0" w:color="auto"/>
            <w:right w:val="none" w:sz="0" w:space="0" w:color="auto"/>
          </w:divBdr>
        </w:div>
        <w:div w:id="324162177">
          <w:marLeft w:val="0"/>
          <w:marRight w:val="0"/>
          <w:marTop w:val="0"/>
          <w:marBottom w:val="0"/>
          <w:divBdr>
            <w:top w:val="none" w:sz="0" w:space="0" w:color="auto"/>
            <w:left w:val="none" w:sz="0" w:space="0" w:color="auto"/>
            <w:bottom w:val="none" w:sz="0" w:space="0" w:color="auto"/>
            <w:right w:val="none" w:sz="0" w:space="0" w:color="auto"/>
          </w:divBdr>
        </w:div>
        <w:div w:id="418603173">
          <w:marLeft w:val="0"/>
          <w:marRight w:val="0"/>
          <w:marTop w:val="0"/>
          <w:marBottom w:val="0"/>
          <w:divBdr>
            <w:top w:val="none" w:sz="0" w:space="0" w:color="auto"/>
            <w:left w:val="none" w:sz="0" w:space="0" w:color="auto"/>
            <w:bottom w:val="none" w:sz="0" w:space="0" w:color="auto"/>
            <w:right w:val="none" w:sz="0" w:space="0" w:color="auto"/>
          </w:divBdr>
        </w:div>
        <w:div w:id="442192611">
          <w:marLeft w:val="0"/>
          <w:marRight w:val="0"/>
          <w:marTop w:val="0"/>
          <w:marBottom w:val="0"/>
          <w:divBdr>
            <w:top w:val="none" w:sz="0" w:space="0" w:color="auto"/>
            <w:left w:val="none" w:sz="0" w:space="0" w:color="auto"/>
            <w:bottom w:val="none" w:sz="0" w:space="0" w:color="auto"/>
            <w:right w:val="none" w:sz="0" w:space="0" w:color="auto"/>
          </w:divBdr>
        </w:div>
        <w:div w:id="474184707">
          <w:marLeft w:val="0"/>
          <w:marRight w:val="0"/>
          <w:marTop w:val="0"/>
          <w:marBottom w:val="0"/>
          <w:divBdr>
            <w:top w:val="none" w:sz="0" w:space="0" w:color="auto"/>
            <w:left w:val="none" w:sz="0" w:space="0" w:color="auto"/>
            <w:bottom w:val="none" w:sz="0" w:space="0" w:color="auto"/>
            <w:right w:val="none" w:sz="0" w:space="0" w:color="auto"/>
          </w:divBdr>
        </w:div>
        <w:div w:id="603926585">
          <w:marLeft w:val="0"/>
          <w:marRight w:val="0"/>
          <w:marTop w:val="0"/>
          <w:marBottom w:val="0"/>
          <w:divBdr>
            <w:top w:val="none" w:sz="0" w:space="0" w:color="auto"/>
            <w:left w:val="none" w:sz="0" w:space="0" w:color="auto"/>
            <w:bottom w:val="none" w:sz="0" w:space="0" w:color="auto"/>
            <w:right w:val="none" w:sz="0" w:space="0" w:color="auto"/>
          </w:divBdr>
        </w:div>
        <w:div w:id="605112461">
          <w:marLeft w:val="0"/>
          <w:marRight w:val="0"/>
          <w:marTop w:val="0"/>
          <w:marBottom w:val="0"/>
          <w:divBdr>
            <w:top w:val="none" w:sz="0" w:space="0" w:color="auto"/>
            <w:left w:val="none" w:sz="0" w:space="0" w:color="auto"/>
            <w:bottom w:val="none" w:sz="0" w:space="0" w:color="auto"/>
            <w:right w:val="none" w:sz="0" w:space="0" w:color="auto"/>
          </w:divBdr>
        </w:div>
        <w:div w:id="731461514">
          <w:marLeft w:val="0"/>
          <w:marRight w:val="0"/>
          <w:marTop w:val="0"/>
          <w:marBottom w:val="0"/>
          <w:divBdr>
            <w:top w:val="none" w:sz="0" w:space="0" w:color="auto"/>
            <w:left w:val="none" w:sz="0" w:space="0" w:color="auto"/>
            <w:bottom w:val="none" w:sz="0" w:space="0" w:color="auto"/>
            <w:right w:val="none" w:sz="0" w:space="0" w:color="auto"/>
          </w:divBdr>
        </w:div>
        <w:div w:id="733043010">
          <w:marLeft w:val="0"/>
          <w:marRight w:val="0"/>
          <w:marTop w:val="0"/>
          <w:marBottom w:val="0"/>
          <w:divBdr>
            <w:top w:val="none" w:sz="0" w:space="0" w:color="auto"/>
            <w:left w:val="none" w:sz="0" w:space="0" w:color="auto"/>
            <w:bottom w:val="none" w:sz="0" w:space="0" w:color="auto"/>
            <w:right w:val="none" w:sz="0" w:space="0" w:color="auto"/>
          </w:divBdr>
        </w:div>
        <w:div w:id="735057808">
          <w:marLeft w:val="0"/>
          <w:marRight w:val="0"/>
          <w:marTop w:val="0"/>
          <w:marBottom w:val="0"/>
          <w:divBdr>
            <w:top w:val="none" w:sz="0" w:space="0" w:color="auto"/>
            <w:left w:val="none" w:sz="0" w:space="0" w:color="auto"/>
            <w:bottom w:val="none" w:sz="0" w:space="0" w:color="auto"/>
            <w:right w:val="none" w:sz="0" w:space="0" w:color="auto"/>
          </w:divBdr>
        </w:div>
        <w:div w:id="901987689">
          <w:marLeft w:val="0"/>
          <w:marRight w:val="0"/>
          <w:marTop w:val="0"/>
          <w:marBottom w:val="0"/>
          <w:divBdr>
            <w:top w:val="none" w:sz="0" w:space="0" w:color="auto"/>
            <w:left w:val="none" w:sz="0" w:space="0" w:color="auto"/>
            <w:bottom w:val="none" w:sz="0" w:space="0" w:color="auto"/>
            <w:right w:val="none" w:sz="0" w:space="0" w:color="auto"/>
          </w:divBdr>
        </w:div>
        <w:div w:id="1028217059">
          <w:marLeft w:val="0"/>
          <w:marRight w:val="0"/>
          <w:marTop w:val="0"/>
          <w:marBottom w:val="0"/>
          <w:divBdr>
            <w:top w:val="none" w:sz="0" w:space="0" w:color="auto"/>
            <w:left w:val="none" w:sz="0" w:space="0" w:color="auto"/>
            <w:bottom w:val="none" w:sz="0" w:space="0" w:color="auto"/>
            <w:right w:val="none" w:sz="0" w:space="0" w:color="auto"/>
          </w:divBdr>
        </w:div>
        <w:div w:id="1046569048">
          <w:marLeft w:val="0"/>
          <w:marRight w:val="0"/>
          <w:marTop w:val="0"/>
          <w:marBottom w:val="0"/>
          <w:divBdr>
            <w:top w:val="none" w:sz="0" w:space="0" w:color="auto"/>
            <w:left w:val="none" w:sz="0" w:space="0" w:color="auto"/>
            <w:bottom w:val="none" w:sz="0" w:space="0" w:color="auto"/>
            <w:right w:val="none" w:sz="0" w:space="0" w:color="auto"/>
          </w:divBdr>
        </w:div>
        <w:div w:id="1157964674">
          <w:marLeft w:val="0"/>
          <w:marRight w:val="0"/>
          <w:marTop w:val="0"/>
          <w:marBottom w:val="0"/>
          <w:divBdr>
            <w:top w:val="none" w:sz="0" w:space="0" w:color="auto"/>
            <w:left w:val="none" w:sz="0" w:space="0" w:color="auto"/>
            <w:bottom w:val="none" w:sz="0" w:space="0" w:color="auto"/>
            <w:right w:val="none" w:sz="0" w:space="0" w:color="auto"/>
          </w:divBdr>
        </w:div>
        <w:div w:id="1164970419">
          <w:marLeft w:val="0"/>
          <w:marRight w:val="0"/>
          <w:marTop w:val="0"/>
          <w:marBottom w:val="0"/>
          <w:divBdr>
            <w:top w:val="none" w:sz="0" w:space="0" w:color="auto"/>
            <w:left w:val="none" w:sz="0" w:space="0" w:color="auto"/>
            <w:bottom w:val="none" w:sz="0" w:space="0" w:color="auto"/>
            <w:right w:val="none" w:sz="0" w:space="0" w:color="auto"/>
          </w:divBdr>
        </w:div>
        <w:div w:id="1191533038">
          <w:marLeft w:val="0"/>
          <w:marRight w:val="0"/>
          <w:marTop w:val="0"/>
          <w:marBottom w:val="0"/>
          <w:divBdr>
            <w:top w:val="none" w:sz="0" w:space="0" w:color="auto"/>
            <w:left w:val="none" w:sz="0" w:space="0" w:color="auto"/>
            <w:bottom w:val="none" w:sz="0" w:space="0" w:color="auto"/>
            <w:right w:val="none" w:sz="0" w:space="0" w:color="auto"/>
          </w:divBdr>
        </w:div>
        <w:div w:id="1271088316">
          <w:marLeft w:val="0"/>
          <w:marRight w:val="0"/>
          <w:marTop w:val="0"/>
          <w:marBottom w:val="0"/>
          <w:divBdr>
            <w:top w:val="none" w:sz="0" w:space="0" w:color="auto"/>
            <w:left w:val="none" w:sz="0" w:space="0" w:color="auto"/>
            <w:bottom w:val="none" w:sz="0" w:space="0" w:color="auto"/>
            <w:right w:val="none" w:sz="0" w:space="0" w:color="auto"/>
          </w:divBdr>
        </w:div>
        <w:div w:id="1329943395">
          <w:marLeft w:val="0"/>
          <w:marRight w:val="0"/>
          <w:marTop w:val="0"/>
          <w:marBottom w:val="0"/>
          <w:divBdr>
            <w:top w:val="none" w:sz="0" w:space="0" w:color="auto"/>
            <w:left w:val="none" w:sz="0" w:space="0" w:color="auto"/>
            <w:bottom w:val="none" w:sz="0" w:space="0" w:color="auto"/>
            <w:right w:val="none" w:sz="0" w:space="0" w:color="auto"/>
          </w:divBdr>
        </w:div>
        <w:div w:id="1346980988">
          <w:marLeft w:val="0"/>
          <w:marRight w:val="0"/>
          <w:marTop w:val="0"/>
          <w:marBottom w:val="0"/>
          <w:divBdr>
            <w:top w:val="none" w:sz="0" w:space="0" w:color="auto"/>
            <w:left w:val="none" w:sz="0" w:space="0" w:color="auto"/>
            <w:bottom w:val="none" w:sz="0" w:space="0" w:color="auto"/>
            <w:right w:val="none" w:sz="0" w:space="0" w:color="auto"/>
          </w:divBdr>
        </w:div>
        <w:div w:id="1367023611">
          <w:marLeft w:val="0"/>
          <w:marRight w:val="0"/>
          <w:marTop w:val="0"/>
          <w:marBottom w:val="0"/>
          <w:divBdr>
            <w:top w:val="none" w:sz="0" w:space="0" w:color="auto"/>
            <w:left w:val="none" w:sz="0" w:space="0" w:color="auto"/>
            <w:bottom w:val="none" w:sz="0" w:space="0" w:color="auto"/>
            <w:right w:val="none" w:sz="0" w:space="0" w:color="auto"/>
          </w:divBdr>
        </w:div>
        <w:div w:id="1531340404">
          <w:marLeft w:val="0"/>
          <w:marRight w:val="0"/>
          <w:marTop w:val="0"/>
          <w:marBottom w:val="0"/>
          <w:divBdr>
            <w:top w:val="none" w:sz="0" w:space="0" w:color="auto"/>
            <w:left w:val="none" w:sz="0" w:space="0" w:color="auto"/>
            <w:bottom w:val="none" w:sz="0" w:space="0" w:color="auto"/>
            <w:right w:val="none" w:sz="0" w:space="0" w:color="auto"/>
          </w:divBdr>
        </w:div>
        <w:div w:id="1689522292">
          <w:marLeft w:val="0"/>
          <w:marRight w:val="0"/>
          <w:marTop w:val="0"/>
          <w:marBottom w:val="0"/>
          <w:divBdr>
            <w:top w:val="none" w:sz="0" w:space="0" w:color="auto"/>
            <w:left w:val="none" w:sz="0" w:space="0" w:color="auto"/>
            <w:bottom w:val="none" w:sz="0" w:space="0" w:color="auto"/>
            <w:right w:val="none" w:sz="0" w:space="0" w:color="auto"/>
          </w:divBdr>
        </w:div>
        <w:div w:id="1763455168">
          <w:marLeft w:val="0"/>
          <w:marRight w:val="0"/>
          <w:marTop w:val="0"/>
          <w:marBottom w:val="0"/>
          <w:divBdr>
            <w:top w:val="none" w:sz="0" w:space="0" w:color="auto"/>
            <w:left w:val="none" w:sz="0" w:space="0" w:color="auto"/>
            <w:bottom w:val="none" w:sz="0" w:space="0" w:color="auto"/>
            <w:right w:val="none" w:sz="0" w:space="0" w:color="auto"/>
          </w:divBdr>
        </w:div>
        <w:div w:id="1773238494">
          <w:marLeft w:val="0"/>
          <w:marRight w:val="0"/>
          <w:marTop w:val="0"/>
          <w:marBottom w:val="0"/>
          <w:divBdr>
            <w:top w:val="none" w:sz="0" w:space="0" w:color="auto"/>
            <w:left w:val="none" w:sz="0" w:space="0" w:color="auto"/>
            <w:bottom w:val="none" w:sz="0" w:space="0" w:color="auto"/>
            <w:right w:val="none" w:sz="0" w:space="0" w:color="auto"/>
          </w:divBdr>
        </w:div>
        <w:div w:id="1783718061">
          <w:marLeft w:val="0"/>
          <w:marRight w:val="0"/>
          <w:marTop w:val="0"/>
          <w:marBottom w:val="0"/>
          <w:divBdr>
            <w:top w:val="none" w:sz="0" w:space="0" w:color="auto"/>
            <w:left w:val="none" w:sz="0" w:space="0" w:color="auto"/>
            <w:bottom w:val="none" w:sz="0" w:space="0" w:color="auto"/>
            <w:right w:val="none" w:sz="0" w:space="0" w:color="auto"/>
          </w:divBdr>
        </w:div>
        <w:div w:id="1896307463">
          <w:marLeft w:val="0"/>
          <w:marRight w:val="0"/>
          <w:marTop w:val="0"/>
          <w:marBottom w:val="0"/>
          <w:divBdr>
            <w:top w:val="none" w:sz="0" w:space="0" w:color="auto"/>
            <w:left w:val="none" w:sz="0" w:space="0" w:color="auto"/>
            <w:bottom w:val="none" w:sz="0" w:space="0" w:color="auto"/>
            <w:right w:val="none" w:sz="0" w:space="0" w:color="auto"/>
          </w:divBdr>
        </w:div>
        <w:div w:id="1932229841">
          <w:marLeft w:val="0"/>
          <w:marRight w:val="0"/>
          <w:marTop w:val="0"/>
          <w:marBottom w:val="0"/>
          <w:divBdr>
            <w:top w:val="none" w:sz="0" w:space="0" w:color="auto"/>
            <w:left w:val="none" w:sz="0" w:space="0" w:color="auto"/>
            <w:bottom w:val="none" w:sz="0" w:space="0" w:color="auto"/>
            <w:right w:val="none" w:sz="0" w:space="0" w:color="auto"/>
          </w:divBdr>
        </w:div>
        <w:div w:id="1952129608">
          <w:marLeft w:val="0"/>
          <w:marRight w:val="0"/>
          <w:marTop w:val="0"/>
          <w:marBottom w:val="0"/>
          <w:divBdr>
            <w:top w:val="none" w:sz="0" w:space="0" w:color="auto"/>
            <w:left w:val="none" w:sz="0" w:space="0" w:color="auto"/>
            <w:bottom w:val="none" w:sz="0" w:space="0" w:color="auto"/>
            <w:right w:val="none" w:sz="0" w:space="0" w:color="auto"/>
          </w:divBdr>
        </w:div>
        <w:div w:id="2131431897">
          <w:marLeft w:val="0"/>
          <w:marRight w:val="0"/>
          <w:marTop w:val="0"/>
          <w:marBottom w:val="0"/>
          <w:divBdr>
            <w:top w:val="none" w:sz="0" w:space="0" w:color="auto"/>
            <w:left w:val="none" w:sz="0" w:space="0" w:color="auto"/>
            <w:bottom w:val="none" w:sz="0" w:space="0" w:color="auto"/>
            <w:right w:val="none" w:sz="0" w:space="0" w:color="auto"/>
          </w:divBdr>
        </w:div>
      </w:divsChild>
    </w:div>
    <w:div w:id="565187872">
      <w:bodyDiv w:val="1"/>
      <w:marLeft w:val="0"/>
      <w:marRight w:val="0"/>
      <w:marTop w:val="0"/>
      <w:marBottom w:val="0"/>
      <w:divBdr>
        <w:top w:val="none" w:sz="0" w:space="0" w:color="auto"/>
        <w:left w:val="none" w:sz="0" w:space="0" w:color="auto"/>
        <w:bottom w:val="none" w:sz="0" w:space="0" w:color="auto"/>
        <w:right w:val="none" w:sz="0" w:space="0" w:color="auto"/>
      </w:divBdr>
    </w:div>
    <w:div w:id="697001134">
      <w:bodyDiv w:val="1"/>
      <w:marLeft w:val="0"/>
      <w:marRight w:val="0"/>
      <w:marTop w:val="0"/>
      <w:marBottom w:val="0"/>
      <w:divBdr>
        <w:top w:val="none" w:sz="0" w:space="0" w:color="auto"/>
        <w:left w:val="none" w:sz="0" w:space="0" w:color="auto"/>
        <w:bottom w:val="none" w:sz="0" w:space="0" w:color="auto"/>
        <w:right w:val="none" w:sz="0" w:space="0" w:color="auto"/>
      </w:divBdr>
    </w:div>
    <w:div w:id="704015213">
      <w:bodyDiv w:val="1"/>
      <w:marLeft w:val="0"/>
      <w:marRight w:val="0"/>
      <w:marTop w:val="0"/>
      <w:marBottom w:val="0"/>
      <w:divBdr>
        <w:top w:val="none" w:sz="0" w:space="0" w:color="auto"/>
        <w:left w:val="none" w:sz="0" w:space="0" w:color="auto"/>
        <w:bottom w:val="none" w:sz="0" w:space="0" w:color="auto"/>
        <w:right w:val="none" w:sz="0" w:space="0" w:color="auto"/>
      </w:divBdr>
    </w:div>
    <w:div w:id="710112857">
      <w:bodyDiv w:val="1"/>
      <w:marLeft w:val="0"/>
      <w:marRight w:val="0"/>
      <w:marTop w:val="0"/>
      <w:marBottom w:val="0"/>
      <w:divBdr>
        <w:top w:val="none" w:sz="0" w:space="0" w:color="auto"/>
        <w:left w:val="none" w:sz="0" w:space="0" w:color="auto"/>
        <w:bottom w:val="none" w:sz="0" w:space="0" w:color="auto"/>
        <w:right w:val="none" w:sz="0" w:space="0" w:color="auto"/>
      </w:divBdr>
    </w:div>
    <w:div w:id="1018504183">
      <w:bodyDiv w:val="1"/>
      <w:marLeft w:val="0"/>
      <w:marRight w:val="0"/>
      <w:marTop w:val="0"/>
      <w:marBottom w:val="0"/>
      <w:divBdr>
        <w:top w:val="none" w:sz="0" w:space="0" w:color="auto"/>
        <w:left w:val="none" w:sz="0" w:space="0" w:color="auto"/>
        <w:bottom w:val="none" w:sz="0" w:space="0" w:color="auto"/>
        <w:right w:val="none" w:sz="0" w:space="0" w:color="auto"/>
      </w:divBdr>
      <w:divsChild>
        <w:div w:id="285044353">
          <w:marLeft w:val="0"/>
          <w:marRight w:val="0"/>
          <w:marTop w:val="0"/>
          <w:marBottom w:val="0"/>
          <w:divBdr>
            <w:top w:val="none" w:sz="0" w:space="0" w:color="auto"/>
            <w:left w:val="none" w:sz="0" w:space="0" w:color="auto"/>
            <w:bottom w:val="none" w:sz="0" w:space="0" w:color="auto"/>
            <w:right w:val="none" w:sz="0" w:space="0" w:color="auto"/>
          </w:divBdr>
        </w:div>
        <w:div w:id="641235651">
          <w:marLeft w:val="0"/>
          <w:marRight w:val="0"/>
          <w:marTop w:val="0"/>
          <w:marBottom w:val="0"/>
          <w:divBdr>
            <w:top w:val="none" w:sz="0" w:space="0" w:color="auto"/>
            <w:left w:val="none" w:sz="0" w:space="0" w:color="auto"/>
            <w:bottom w:val="none" w:sz="0" w:space="0" w:color="auto"/>
            <w:right w:val="none" w:sz="0" w:space="0" w:color="auto"/>
          </w:divBdr>
        </w:div>
        <w:div w:id="1116221337">
          <w:marLeft w:val="0"/>
          <w:marRight w:val="0"/>
          <w:marTop w:val="0"/>
          <w:marBottom w:val="0"/>
          <w:divBdr>
            <w:top w:val="none" w:sz="0" w:space="0" w:color="auto"/>
            <w:left w:val="none" w:sz="0" w:space="0" w:color="auto"/>
            <w:bottom w:val="none" w:sz="0" w:space="0" w:color="auto"/>
            <w:right w:val="none" w:sz="0" w:space="0" w:color="auto"/>
          </w:divBdr>
        </w:div>
        <w:div w:id="1438524726">
          <w:marLeft w:val="0"/>
          <w:marRight w:val="0"/>
          <w:marTop w:val="0"/>
          <w:marBottom w:val="0"/>
          <w:divBdr>
            <w:top w:val="none" w:sz="0" w:space="0" w:color="auto"/>
            <w:left w:val="none" w:sz="0" w:space="0" w:color="auto"/>
            <w:bottom w:val="none" w:sz="0" w:space="0" w:color="auto"/>
            <w:right w:val="none" w:sz="0" w:space="0" w:color="auto"/>
          </w:divBdr>
          <w:divsChild>
            <w:div w:id="1358969572">
              <w:marLeft w:val="0"/>
              <w:marRight w:val="0"/>
              <w:marTop w:val="0"/>
              <w:marBottom w:val="0"/>
              <w:divBdr>
                <w:top w:val="none" w:sz="0" w:space="0" w:color="auto"/>
                <w:left w:val="none" w:sz="0" w:space="0" w:color="auto"/>
                <w:bottom w:val="none" w:sz="0" w:space="0" w:color="auto"/>
                <w:right w:val="none" w:sz="0" w:space="0" w:color="auto"/>
              </w:divBdr>
              <w:divsChild>
                <w:div w:id="311251976">
                  <w:marLeft w:val="0"/>
                  <w:marRight w:val="0"/>
                  <w:marTop w:val="0"/>
                  <w:marBottom w:val="0"/>
                  <w:divBdr>
                    <w:top w:val="none" w:sz="0" w:space="0" w:color="auto"/>
                    <w:left w:val="none" w:sz="0" w:space="0" w:color="auto"/>
                    <w:bottom w:val="none" w:sz="0" w:space="0" w:color="auto"/>
                    <w:right w:val="none" w:sz="0" w:space="0" w:color="auto"/>
                  </w:divBdr>
                  <w:divsChild>
                    <w:div w:id="1743795304">
                      <w:marLeft w:val="0"/>
                      <w:marRight w:val="0"/>
                      <w:marTop w:val="0"/>
                      <w:marBottom w:val="0"/>
                      <w:divBdr>
                        <w:top w:val="none" w:sz="0" w:space="0" w:color="auto"/>
                        <w:left w:val="none" w:sz="0" w:space="0" w:color="auto"/>
                        <w:bottom w:val="none" w:sz="0" w:space="0" w:color="auto"/>
                        <w:right w:val="none" w:sz="0" w:space="0" w:color="auto"/>
                      </w:divBdr>
                      <w:divsChild>
                        <w:div w:id="1209099557">
                          <w:marLeft w:val="0"/>
                          <w:marRight w:val="0"/>
                          <w:marTop w:val="0"/>
                          <w:marBottom w:val="0"/>
                          <w:divBdr>
                            <w:top w:val="none" w:sz="0" w:space="0" w:color="auto"/>
                            <w:left w:val="none" w:sz="0" w:space="0" w:color="auto"/>
                            <w:bottom w:val="none" w:sz="0" w:space="0" w:color="auto"/>
                            <w:right w:val="none" w:sz="0" w:space="0" w:color="auto"/>
                          </w:divBdr>
                          <w:divsChild>
                            <w:div w:id="2098210947">
                              <w:marLeft w:val="0"/>
                              <w:marRight w:val="0"/>
                              <w:marTop w:val="0"/>
                              <w:marBottom w:val="0"/>
                              <w:divBdr>
                                <w:top w:val="none" w:sz="0" w:space="0" w:color="auto"/>
                                <w:left w:val="none" w:sz="0" w:space="0" w:color="auto"/>
                                <w:bottom w:val="none" w:sz="0" w:space="0" w:color="auto"/>
                                <w:right w:val="none" w:sz="0" w:space="0" w:color="auto"/>
                              </w:divBdr>
                              <w:divsChild>
                                <w:div w:id="1158349694">
                                  <w:marLeft w:val="0"/>
                                  <w:marRight w:val="0"/>
                                  <w:marTop w:val="0"/>
                                  <w:marBottom w:val="0"/>
                                  <w:divBdr>
                                    <w:top w:val="none" w:sz="0" w:space="0" w:color="auto"/>
                                    <w:left w:val="none" w:sz="0" w:space="0" w:color="auto"/>
                                    <w:bottom w:val="none" w:sz="0" w:space="0" w:color="auto"/>
                                    <w:right w:val="none" w:sz="0" w:space="0" w:color="auto"/>
                                  </w:divBdr>
                                </w:div>
                                <w:div w:id="1265529889">
                                  <w:marLeft w:val="0"/>
                                  <w:marRight w:val="0"/>
                                  <w:marTop w:val="0"/>
                                  <w:marBottom w:val="0"/>
                                  <w:divBdr>
                                    <w:top w:val="none" w:sz="0" w:space="0" w:color="auto"/>
                                    <w:left w:val="none" w:sz="0" w:space="0" w:color="auto"/>
                                    <w:bottom w:val="none" w:sz="0" w:space="0" w:color="auto"/>
                                    <w:right w:val="none" w:sz="0" w:space="0" w:color="auto"/>
                                  </w:divBdr>
                                  <w:divsChild>
                                    <w:div w:id="1558933921">
                                      <w:marLeft w:val="0"/>
                                      <w:marRight w:val="0"/>
                                      <w:marTop w:val="0"/>
                                      <w:marBottom w:val="0"/>
                                      <w:divBdr>
                                        <w:top w:val="none" w:sz="0" w:space="0" w:color="auto"/>
                                        <w:left w:val="none" w:sz="0" w:space="0" w:color="auto"/>
                                        <w:bottom w:val="none" w:sz="0" w:space="0" w:color="auto"/>
                                        <w:right w:val="none" w:sz="0" w:space="0" w:color="auto"/>
                                      </w:divBdr>
                                      <w:divsChild>
                                        <w:div w:id="581649615">
                                          <w:marLeft w:val="0"/>
                                          <w:marRight w:val="0"/>
                                          <w:marTop w:val="0"/>
                                          <w:marBottom w:val="0"/>
                                          <w:divBdr>
                                            <w:top w:val="none" w:sz="0" w:space="0" w:color="auto"/>
                                            <w:left w:val="none" w:sz="0" w:space="0" w:color="auto"/>
                                            <w:bottom w:val="none" w:sz="0" w:space="0" w:color="auto"/>
                                            <w:right w:val="none" w:sz="0" w:space="0" w:color="auto"/>
                                          </w:divBdr>
                                          <w:divsChild>
                                            <w:div w:id="187918311">
                                              <w:marLeft w:val="0"/>
                                              <w:marRight w:val="0"/>
                                              <w:marTop w:val="0"/>
                                              <w:marBottom w:val="0"/>
                                              <w:divBdr>
                                                <w:top w:val="none" w:sz="0" w:space="0" w:color="auto"/>
                                                <w:left w:val="none" w:sz="0" w:space="0" w:color="auto"/>
                                                <w:bottom w:val="none" w:sz="0" w:space="0" w:color="auto"/>
                                                <w:right w:val="none" w:sz="0" w:space="0" w:color="auto"/>
                                              </w:divBdr>
                                              <w:divsChild>
                                                <w:div w:id="567960902">
                                                  <w:marLeft w:val="0"/>
                                                  <w:marRight w:val="0"/>
                                                  <w:marTop w:val="0"/>
                                                  <w:marBottom w:val="0"/>
                                                  <w:divBdr>
                                                    <w:top w:val="none" w:sz="0" w:space="0" w:color="auto"/>
                                                    <w:left w:val="none" w:sz="0" w:space="0" w:color="auto"/>
                                                    <w:bottom w:val="none" w:sz="0" w:space="0" w:color="auto"/>
                                                    <w:right w:val="none" w:sz="0" w:space="0" w:color="auto"/>
                                                  </w:divBdr>
                                                </w:div>
                                                <w:div w:id="1120294334">
                                                  <w:marLeft w:val="0"/>
                                                  <w:marRight w:val="0"/>
                                                  <w:marTop w:val="0"/>
                                                  <w:marBottom w:val="0"/>
                                                  <w:divBdr>
                                                    <w:top w:val="none" w:sz="0" w:space="0" w:color="auto"/>
                                                    <w:left w:val="none" w:sz="0" w:space="0" w:color="auto"/>
                                                    <w:bottom w:val="none" w:sz="0" w:space="0" w:color="auto"/>
                                                    <w:right w:val="none" w:sz="0" w:space="0" w:color="auto"/>
                                                  </w:divBdr>
                                                  <w:divsChild>
                                                    <w:div w:id="172248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786677">
                                              <w:marLeft w:val="0"/>
                                              <w:marRight w:val="0"/>
                                              <w:marTop w:val="0"/>
                                              <w:marBottom w:val="0"/>
                                              <w:divBdr>
                                                <w:top w:val="none" w:sz="0" w:space="0" w:color="auto"/>
                                                <w:left w:val="none" w:sz="0" w:space="0" w:color="auto"/>
                                                <w:bottom w:val="none" w:sz="0" w:space="0" w:color="auto"/>
                                                <w:right w:val="none" w:sz="0" w:space="0" w:color="auto"/>
                                              </w:divBdr>
                                              <w:divsChild>
                                                <w:div w:id="129698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386432">
                                          <w:marLeft w:val="0"/>
                                          <w:marRight w:val="0"/>
                                          <w:marTop w:val="0"/>
                                          <w:marBottom w:val="0"/>
                                          <w:divBdr>
                                            <w:top w:val="none" w:sz="0" w:space="0" w:color="auto"/>
                                            <w:left w:val="none" w:sz="0" w:space="0" w:color="auto"/>
                                            <w:bottom w:val="none" w:sz="0" w:space="0" w:color="auto"/>
                                            <w:right w:val="none" w:sz="0" w:space="0" w:color="auto"/>
                                          </w:divBdr>
                                        </w:div>
                                        <w:div w:id="1911841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669522">
                                  <w:marLeft w:val="0"/>
                                  <w:marRight w:val="0"/>
                                  <w:marTop w:val="0"/>
                                  <w:marBottom w:val="0"/>
                                  <w:divBdr>
                                    <w:top w:val="none" w:sz="0" w:space="0" w:color="auto"/>
                                    <w:left w:val="none" w:sz="0" w:space="0" w:color="auto"/>
                                    <w:bottom w:val="none" w:sz="0" w:space="0" w:color="auto"/>
                                    <w:right w:val="none" w:sz="0" w:space="0" w:color="auto"/>
                                  </w:divBdr>
                                  <w:divsChild>
                                    <w:div w:id="990912096">
                                      <w:marLeft w:val="0"/>
                                      <w:marRight w:val="0"/>
                                      <w:marTop w:val="0"/>
                                      <w:marBottom w:val="0"/>
                                      <w:divBdr>
                                        <w:top w:val="none" w:sz="0" w:space="0" w:color="auto"/>
                                        <w:left w:val="none" w:sz="0" w:space="0" w:color="auto"/>
                                        <w:bottom w:val="none" w:sz="0" w:space="0" w:color="auto"/>
                                        <w:right w:val="none" w:sz="0" w:space="0" w:color="auto"/>
                                      </w:divBdr>
                                      <w:divsChild>
                                        <w:div w:id="756286539">
                                          <w:marLeft w:val="0"/>
                                          <w:marRight w:val="0"/>
                                          <w:marTop w:val="0"/>
                                          <w:marBottom w:val="0"/>
                                          <w:divBdr>
                                            <w:top w:val="none" w:sz="0" w:space="0" w:color="auto"/>
                                            <w:left w:val="none" w:sz="0" w:space="0" w:color="auto"/>
                                            <w:bottom w:val="none" w:sz="0" w:space="0" w:color="auto"/>
                                            <w:right w:val="none" w:sz="0" w:space="0" w:color="auto"/>
                                          </w:divBdr>
                                        </w:div>
                                        <w:div w:id="938415754">
                                          <w:marLeft w:val="0"/>
                                          <w:marRight w:val="0"/>
                                          <w:marTop w:val="0"/>
                                          <w:marBottom w:val="0"/>
                                          <w:divBdr>
                                            <w:top w:val="none" w:sz="0" w:space="0" w:color="auto"/>
                                            <w:left w:val="none" w:sz="0" w:space="0" w:color="auto"/>
                                            <w:bottom w:val="none" w:sz="0" w:space="0" w:color="auto"/>
                                            <w:right w:val="none" w:sz="0" w:space="0" w:color="auto"/>
                                          </w:divBdr>
                                        </w:div>
                                        <w:div w:id="1959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0322484">
                  <w:marLeft w:val="0"/>
                  <w:marRight w:val="0"/>
                  <w:marTop w:val="0"/>
                  <w:marBottom w:val="0"/>
                  <w:divBdr>
                    <w:top w:val="none" w:sz="0" w:space="0" w:color="auto"/>
                    <w:left w:val="none" w:sz="0" w:space="0" w:color="auto"/>
                    <w:bottom w:val="none" w:sz="0" w:space="0" w:color="auto"/>
                    <w:right w:val="none" w:sz="0" w:space="0" w:color="auto"/>
                  </w:divBdr>
                  <w:divsChild>
                    <w:div w:id="1075975568">
                      <w:marLeft w:val="0"/>
                      <w:marRight w:val="0"/>
                      <w:marTop w:val="0"/>
                      <w:marBottom w:val="0"/>
                      <w:divBdr>
                        <w:top w:val="none" w:sz="0" w:space="0" w:color="auto"/>
                        <w:left w:val="none" w:sz="0" w:space="0" w:color="auto"/>
                        <w:bottom w:val="none" w:sz="0" w:space="0" w:color="auto"/>
                        <w:right w:val="none" w:sz="0" w:space="0" w:color="auto"/>
                      </w:divBdr>
                      <w:divsChild>
                        <w:div w:id="1403866499">
                          <w:marLeft w:val="0"/>
                          <w:marRight w:val="0"/>
                          <w:marTop w:val="0"/>
                          <w:marBottom w:val="0"/>
                          <w:divBdr>
                            <w:top w:val="none" w:sz="0" w:space="0" w:color="auto"/>
                            <w:left w:val="none" w:sz="0" w:space="0" w:color="auto"/>
                            <w:bottom w:val="none" w:sz="0" w:space="0" w:color="auto"/>
                            <w:right w:val="none" w:sz="0" w:space="0" w:color="auto"/>
                          </w:divBdr>
                          <w:divsChild>
                            <w:div w:id="1051463833">
                              <w:marLeft w:val="0"/>
                              <w:marRight w:val="0"/>
                              <w:marTop w:val="0"/>
                              <w:marBottom w:val="0"/>
                              <w:divBdr>
                                <w:top w:val="none" w:sz="0" w:space="0" w:color="auto"/>
                                <w:left w:val="none" w:sz="0" w:space="0" w:color="auto"/>
                                <w:bottom w:val="none" w:sz="0" w:space="0" w:color="auto"/>
                                <w:right w:val="none" w:sz="0" w:space="0" w:color="auto"/>
                              </w:divBdr>
                              <w:divsChild>
                                <w:div w:id="1501771491">
                                  <w:marLeft w:val="0"/>
                                  <w:marRight w:val="0"/>
                                  <w:marTop w:val="0"/>
                                  <w:marBottom w:val="0"/>
                                  <w:divBdr>
                                    <w:top w:val="none" w:sz="0" w:space="0" w:color="auto"/>
                                    <w:left w:val="none" w:sz="0" w:space="0" w:color="auto"/>
                                    <w:bottom w:val="none" w:sz="0" w:space="0" w:color="auto"/>
                                    <w:right w:val="none" w:sz="0" w:space="0" w:color="auto"/>
                                  </w:divBdr>
                                  <w:divsChild>
                                    <w:div w:id="3212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89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9277">
          <w:marLeft w:val="0"/>
          <w:marRight w:val="0"/>
          <w:marTop w:val="0"/>
          <w:marBottom w:val="0"/>
          <w:divBdr>
            <w:top w:val="none" w:sz="0" w:space="0" w:color="auto"/>
            <w:left w:val="none" w:sz="0" w:space="0" w:color="auto"/>
            <w:bottom w:val="none" w:sz="0" w:space="0" w:color="auto"/>
            <w:right w:val="none" w:sz="0" w:space="0" w:color="auto"/>
          </w:divBdr>
        </w:div>
        <w:div w:id="2070876626">
          <w:marLeft w:val="0"/>
          <w:marRight w:val="0"/>
          <w:marTop w:val="0"/>
          <w:marBottom w:val="0"/>
          <w:divBdr>
            <w:top w:val="none" w:sz="0" w:space="0" w:color="auto"/>
            <w:left w:val="none" w:sz="0" w:space="0" w:color="auto"/>
            <w:bottom w:val="none" w:sz="0" w:space="0" w:color="auto"/>
            <w:right w:val="none" w:sz="0" w:space="0" w:color="auto"/>
          </w:divBdr>
          <w:divsChild>
            <w:div w:id="75447510">
              <w:marLeft w:val="0"/>
              <w:marRight w:val="0"/>
              <w:marTop w:val="0"/>
              <w:marBottom w:val="0"/>
              <w:divBdr>
                <w:top w:val="none" w:sz="0" w:space="0" w:color="auto"/>
                <w:left w:val="none" w:sz="0" w:space="0" w:color="auto"/>
                <w:bottom w:val="none" w:sz="0" w:space="0" w:color="auto"/>
                <w:right w:val="none" w:sz="0" w:space="0" w:color="auto"/>
              </w:divBdr>
              <w:divsChild>
                <w:div w:id="395055545">
                  <w:marLeft w:val="0"/>
                  <w:marRight w:val="0"/>
                  <w:marTop w:val="280"/>
                  <w:marBottom w:val="280"/>
                  <w:divBdr>
                    <w:top w:val="none" w:sz="0" w:space="0" w:color="auto"/>
                    <w:left w:val="none" w:sz="0" w:space="0" w:color="auto"/>
                    <w:bottom w:val="none" w:sz="0" w:space="0" w:color="auto"/>
                    <w:right w:val="none" w:sz="0" w:space="0" w:color="auto"/>
                  </w:divBdr>
                </w:div>
              </w:divsChild>
            </w:div>
            <w:div w:id="2026905019">
              <w:marLeft w:val="0"/>
              <w:marRight w:val="0"/>
              <w:marTop w:val="0"/>
              <w:marBottom w:val="0"/>
              <w:divBdr>
                <w:top w:val="none" w:sz="0" w:space="0" w:color="auto"/>
                <w:left w:val="none" w:sz="0" w:space="0" w:color="auto"/>
                <w:bottom w:val="none" w:sz="0" w:space="0" w:color="auto"/>
                <w:right w:val="none" w:sz="0" w:space="0" w:color="auto"/>
              </w:divBdr>
              <w:divsChild>
                <w:div w:id="492306725">
                  <w:marLeft w:val="0"/>
                  <w:marRight w:val="0"/>
                  <w:marTop w:val="280"/>
                  <w:marBottom w:val="280"/>
                  <w:divBdr>
                    <w:top w:val="none" w:sz="0" w:space="0" w:color="auto"/>
                    <w:left w:val="none" w:sz="0" w:space="0" w:color="auto"/>
                    <w:bottom w:val="none" w:sz="0" w:space="0" w:color="auto"/>
                    <w:right w:val="none" w:sz="0" w:space="0" w:color="auto"/>
                  </w:divBdr>
                </w:div>
              </w:divsChild>
            </w:div>
          </w:divsChild>
        </w:div>
      </w:divsChild>
    </w:div>
    <w:div w:id="1029183738">
      <w:bodyDiv w:val="1"/>
      <w:marLeft w:val="0"/>
      <w:marRight w:val="0"/>
      <w:marTop w:val="0"/>
      <w:marBottom w:val="0"/>
      <w:divBdr>
        <w:top w:val="none" w:sz="0" w:space="0" w:color="auto"/>
        <w:left w:val="none" w:sz="0" w:space="0" w:color="auto"/>
        <w:bottom w:val="none" w:sz="0" w:space="0" w:color="auto"/>
        <w:right w:val="none" w:sz="0" w:space="0" w:color="auto"/>
      </w:divBdr>
    </w:div>
    <w:div w:id="1083185277">
      <w:bodyDiv w:val="1"/>
      <w:marLeft w:val="0"/>
      <w:marRight w:val="0"/>
      <w:marTop w:val="0"/>
      <w:marBottom w:val="0"/>
      <w:divBdr>
        <w:top w:val="none" w:sz="0" w:space="0" w:color="auto"/>
        <w:left w:val="none" w:sz="0" w:space="0" w:color="auto"/>
        <w:bottom w:val="none" w:sz="0" w:space="0" w:color="auto"/>
        <w:right w:val="none" w:sz="0" w:space="0" w:color="auto"/>
      </w:divBdr>
    </w:div>
    <w:div w:id="1092970233">
      <w:bodyDiv w:val="1"/>
      <w:marLeft w:val="0"/>
      <w:marRight w:val="0"/>
      <w:marTop w:val="0"/>
      <w:marBottom w:val="0"/>
      <w:divBdr>
        <w:top w:val="none" w:sz="0" w:space="0" w:color="auto"/>
        <w:left w:val="none" w:sz="0" w:space="0" w:color="auto"/>
        <w:bottom w:val="none" w:sz="0" w:space="0" w:color="auto"/>
        <w:right w:val="none" w:sz="0" w:space="0" w:color="auto"/>
      </w:divBdr>
    </w:div>
    <w:div w:id="1205218837">
      <w:bodyDiv w:val="1"/>
      <w:marLeft w:val="0"/>
      <w:marRight w:val="0"/>
      <w:marTop w:val="0"/>
      <w:marBottom w:val="0"/>
      <w:divBdr>
        <w:top w:val="none" w:sz="0" w:space="0" w:color="auto"/>
        <w:left w:val="none" w:sz="0" w:space="0" w:color="auto"/>
        <w:bottom w:val="none" w:sz="0" w:space="0" w:color="auto"/>
        <w:right w:val="none" w:sz="0" w:space="0" w:color="auto"/>
      </w:divBdr>
    </w:div>
    <w:div w:id="1248687755">
      <w:bodyDiv w:val="1"/>
      <w:marLeft w:val="0"/>
      <w:marRight w:val="0"/>
      <w:marTop w:val="0"/>
      <w:marBottom w:val="0"/>
      <w:divBdr>
        <w:top w:val="none" w:sz="0" w:space="0" w:color="auto"/>
        <w:left w:val="none" w:sz="0" w:space="0" w:color="auto"/>
        <w:bottom w:val="none" w:sz="0" w:space="0" w:color="auto"/>
        <w:right w:val="none" w:sz="0" w:space="0" w:color="auto"/>
      </w:divBdr>
    </w:div>
    <w:div w:id="1476871412">
      <w:bodyDiv w:val="1"/>
      <w:marLeft w:val="0"/>
      <w:marRight w:val="0"/>
      <w:marTop w:val="0"/>
      <w:marBottom w:val="0"/>
      <w:divBdr>
        <w:top w:val="none" w:sz="0" w:space="0" w:color="auto"/>
        <w:left w:val="none" w:sz="0" w:space="0" w:color="auto"/>
        <w:bottom w:val="none" w:sz="0" w:space="0" w:color="auto"/>
        <w:right w:val="none" w:sz="0" w:space="0" w:color="auto"/>
      </w:divBdr>
    </w:div>
    <w:div w:id="1537892952">
      <w:bodyDiv w:val="1"/>
      <w:marLeft w:val="0"/>
      <w:marRight w:val="0"/>
      <w:marTop w:val="0"/>
      <w:marBottom w:val="0"/>
      <w:divBdr>
        <w:top w:val="none" w:sz="0" w:space="0" w:color="auto"/>
        <w:left w:val="none" w:sz="0" w:space="0" w:color="auto"/>
        <w:bottom w:val="none" w:sz="0" w:space="0" w:color="auto"/>
        <w:right w:val="none" w:sz="0" w:space="0" w:color="auto"/>
      </w:divBdr>
    </w:div>
    <w:div w:id="1606182678">
      <w:bodyDiv w:val="1"/>
      <w:marLeft w:val="0"/>
      <w:marRight w:val="0"/>
      <w:marTop w:val="0"/>
      <w:marBottom w:val="0"/>
      <w:divBdr>
        <w:top w:val="none" w:sz="0" w:space="0" w:color="auto"/>
        <w:left w:val="none" w:sz="0" w:space="0" w:color="auto"/>
        <w:bottom w:val="none" w:sz="0" w:space="0" w:color="auto"/>
        <w:right w:val="none" w:sz="0" w:space="0" w:color="auto"/>
      </w:divBdr>
    </w:div>
    <w:div w:id="1749422175">
      <w:bodyDiv w:val="1"/>
      <w:marLeft w:val="0"/>
      <w:marRight w:val="0"/>
      <w:marTop w:val="0"/>
      <w:marBottom w:val="0"/>
      <w:divBdr>
        <w:top w:val="none" w:sz="0" w:space="0" w:color="auto"/>
        <w:left w:val="none" w:sz="0" w:space="0" w:color="auto"/>
        <w:bottom w:val="none" w:sz="0" w:space="0" w:color="auto"/>
        <w:right w:val="none" w:sz="0" w:space="0" w:color="auto"/>
      </w:divBdr>
    </w:div>
    <w:div w:id="1787458052">
      <w:bodyDiv w:val="1"/>
      <w:marLeft w:val="0"/>
      <w:marRight w:val="0"/>
      <w:marTop w:val="0"/>
      <w:marBottom w:val="0"/>
      <w:divBdr>
        <w:top w:val="none" w:sz="0" w:space="0" w:color="auto"/>
        <w:left w:val="none" w:sz="0" w:space="0" w:color="auto"/>
        <w:bottom w:val="none" w:sz="0" w:space="0" w:color="auto"/>
        <w:right w:val="none" w:sz="0" w:space="0" w:color="auto"/>
      </w:divBdr>
    </w:div>
    <w:div w:id="1874924147">
      <w:bodyDiv w:val="1"/>
      <w:marLeft w:val="0"/>
      <w:marRight w:val="0"/>
      <w:marTop w:val="0"/>
      <w:marBottom w:val="0"/>
      <w:divBdr>
        <w:top w:val="none" w:sz="0" w:space="0" w:color="auto"/>
        <w:left w:val="none" w:sz="0" w:space="0" w:color="auto"/>
        <w:bottom w:val="none" w:sz="0" w:space="0" w:color="auto"/>
        <w:right w:val="none" w:sz="0" w:space="0" w:color="auto"/>
      </w:divBdr>
      <w:divsChild>
        <w:div w:id="9722012">
          <w:marLeft w:val="0"/>
          <w:marRight w:val="0"/>
          <w:marTop w:val="0"/>
          <w:marBottom w:val="0"/>
          <w:divBdr>
            <w:top w:val="none" w:sz="0" w:space="0" w:color="auto"/>
            <w:left w:val="none" w:sz="0" w:space="0" w:color="auto"/>
            <w:bottom w:val="none" w:sz="0" w:space="0" w:color="auto"/>
            <w:right w:val="none" w:sz="0" w:space="0" w:color="auto"/>
          </w:divBdr>
        </w:div>
        <w:div w:id="573008940">
          <w:marLeft w:val="0"/>
          <w:marRight w:val="0"/>
          <w:marTop w:val="0"/>
          <w:marBottom w:val="0"/>
          <w:divBdr>
            <w:top w:val="none" w:sz="0" w:space="0" w:color="auto"/>
            <w:left w:val="none" w:sz="0" w:space="0" w:color="auto"/>
            <w:bottom w:val="none" w:sz="0" w:space="0" w:color="auto"/>
            <w:right w:val="none" w:sz="0" w:space="0" w:color="auto"/>
          </w:divBdr>
        </w:div>
        <w:div w:id="1241403008">
          <w:marLeft w:val="0"/>
          <w:marRight w:val="0"/>
          <w:marTop w:val="0"/>
          <w:marBottom w:val="0"/>
          <w:divBdr>
            <w:top w:val="none" w:sz="0" w:space="0" w:color="auto"/>
            <w:left w:val="none" w:sz="0" w:space="0" w:color="auto"/>
            <w:bottom w:val="none" w:sz="0" w:space="0" w:color="auto"/>
            <w:right w:val="none" w:sz="0" w:space="0" w:color="auto"/>
          </w:divBdr>
        </w:div>
        <w:div w:id="1914197711">
          <w:marLeft w:val="0"/>
          <w:marRight w:val="0"/>
          <w:marTop w:val="0"/>
          <w:marBottom w:val="0"/>
          <w:divBdr>
            <w:top w:val="none" w:sz="0" w:space="0" w:color="auto"/>
            <w:left w:val="none" w:sz="0" w:space="0" w:color="auto"/>
            <w:bottom w:val="none" w:sz="0" w:space="0" w:color="auto"/>
            <w:right w:val="none" w:sz="0" w:space="0" w:color="auto"/>
          </w:divBdr>
        </w:div>
      </w:divsChild>
    </w:div>
    <w:div w:id="1943222986">
      <w:bodyDiv w:val="1"/>
      <w:marLeft w:val="0"/>
      <w:marRight w:val="0"/>
      <w:marTop w:val="0"/>
      <w:marBottom w:val="0"/>
      <w:divBdr>
        <w:top w:val="none" w:sz="0" w:space="0" w:color="auto"/>
        <w:left w:val="none" w:sz="0" w:space="0" w:color="auto"/>
        <w:bottom w:val="none" w:sz="0" w:space="0" w:color="auto"/>
        <w:right w:val="none" w:sz="0" w:space="0" w:color="auto"/>
      </w:divBdr>
    </w:div>
    <w:div w:id="1978535620">
      <w:bodyDiv w:val="1"/>
      <w:marLeft w:val="0"/>
      <w:marRight w:val="0"/>
      <w:marTop w:val="0"/>
      <w:marBottom w:val="0"/>
      <w:divBdr>
        <w:top w:val="none" w:sz="0" w:space="0" w:color="auto"/>
        <w:left w:val="none" w:sz="0" w:space="0" w:color="auto"/>
        <w:bottom w:val="none" w:sz="0" w:space="0" w:color="auto"/>
        <w:right w:val="none" w:sz="0" w:space="0" w:color="auto"/>
      </w:divBdr>
    </w:div>
    <w:div w:id="2115510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ca20cd1-a23b-493b-9275-36e0ba1aab45">
      <UserInfo>
        <DisplayName>Volker Röttger</DisplayName>
        <AccountId>17</AccountId>
        <AccountType/>
      </UserInfo>
    </SharedWithUsers>
    <Monat xmlns="beb2c530-3512-43f5-bc1a-9f450737f04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4" ma:contentTypeDescription="Ein neues Dokument erstellen." ma:contentTypeScope="" ma:versionID="48fa08bd389e270d209f5edc9dfee21c">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aa3a8fe6a431ecbc13f5b4cdabbf9e9"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6de509d6-b384-4463-a116-3aafac801bf6"/>
  </ds:schemaRefs>
</ds:datastoreItem>
</file>

<file path=customXml/itemProps2.xml><?xml version="1.0" encoding="utf-8"?>
<ds:datastoreItem xmlns:ds="http://schemas.openxmlformats.org/officeDocument/2006/customXml" ds:itemID="{D1D262BA-B568-4DAF-B641-F9B1E66E9923}">
  <ds:schemaRefs>
    <ds:schemaRef ds:uri="http://schemas.openxmlformats.org/officeDocument/2006/bibliography"/>
  </ds:schemaRefs>
</ds:datastoreItem>
</file>

<file path=customXml/itemProps3.xml><?xml version="1.0" encoding="utf-8"?>
<ds:datastoreItem xmlns:ds="http://schemas.openxmlformats.org/officeDocument/2006/customXml" ds:itemID="{F10716CC-B45B-4A6E-B6BF-45A8E8FA26E9}"/>
</file>

<file path=customXml/itemProps4.xml><?xml version="1.0" encoding="utf-8"?>
<ds:datastoreItem xmlns:ds="http://schemas.openxmlformats.org/officeDocument/2006/customXml" ds:itemID="{DAEB5B90-A24D-4117-9F11-E4D1C39B01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4</Pages>
  <Words>793</Words>
  <Characters>5002</Characters>
  <Application>Microsoft Office Word</Application>
  <DocSecurity>0</DocSecurity>
  <Lines>41</Lines>
  <Paragraphs>11</Paragraphs>
  <ScaleCrop>false</ScaleCrop>
  <Company>Geberit</Company>
  <LinksUpToDate>false</LinksUpToDate>
  <CharactersWithSpaces>5784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Mona Fischer</cp:lastModifiedBy>
  <cp:revision>9</cp:revision>
  <cp:lastPrinted>2020-06-25T06:10:00Z</cp:lastPrinted>
  <dcterms:created xsi:type="dcterms:W3CDTF">2021-10-05T08:33:00Z</dcterms:created>
  <dcterms:modified xsi:type="dcterms:W3CDTF">2021-10-15T08:05:00Z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2018-12-11T12:28:25.8673106Z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